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CD45FA" w14:textId="77777777" w:rsidR="00670143" w:rsidRDefault="00670143" w:rsidP="00670143"/>
    <w:p w14:paraId="5202298A" w14:textId="77777777" w:rsidR="00670143" w:rsidRDefault="00670143" w:rsidP="00670143">
      <w:pPr>
        <w:pStyle w:val="KBOBTitel1"/>
        <w:numPr>
          <w:ilvl w:val="0"/>
          <w:numId w:val="0"/>
        </w:numPr>
        <w:ind w:left="284" w:hanging="284"/>
        <w:sectPr w:rsidR="00670143" w:rsidSect="0067014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380062EF" w14:textId="77777777" w:rsidR="00670143" w:rsidRDefault="00670143" w:rsidP="00670143">
      <w:pPr>
        <w:pStyle w:val="KBOBTitel0"/>
      </w:pPr>
      <w:r>
        <w:t>Angebotsunterlagen für Planerleistungen</w:t>
      </w:r>
    </w:p>
    <w:p w14:paraId="01E02F76" w14:textId="77777777" w:rsidR="00670143" w:rsidRDefault="00670143">
      <w:pPr>
        <w:pStyle w:val="KBOBRechts"/>
        <w:spacing w:after="360"/>
      </w:pPr>
      <w:r>
        <w:t>Version ASTRA / Januar 2021</w:t>
      </w:r>
    </w:p>
    <w:p w14:paraId="10898408" w14:textId="77777777" w:rsidR="00F75F45" w:rsidRDefault="00670143">
      <w:pPr>
        <w:tabs>
          <w:tab w:val="left" w:pos="4320"/>
          <w:tab w:val="left" w:pos="10080"/>
        </w:tabs>
        <w:spacing w:after="0"/>
        <w:ind w:left="4320" w:hanging="4320"/>
        <w:jc w:val="left"/>
      </w:pPr>
      <w:r>
        <w:rPr>
          <w:b/>
        </w:rPr>
        <w:t>Projektbezeichnung:</w:t>
      </w:r>
      <w:r>
        <w:tab/>
        <w:t>EP VZ Wiggertal -Aarau Ost / PV + BL VoMa</w:t>
      </w:r>
    </w:p>
    <w:p w14:paraId="069AE94D" w14:textId="77777777" w:rsidR="00F75F45" w:rsidRDefault="00670143">
      <w:pPr>
        <w:tabs>
          <w:tab w:val="left" w:pos="4320"/>
          <w:tab w:val="left" w:pos="10080"/>
        </w:tabs>
        <w:spacing w:before="0" w:after="0"/>
        <w:ind w:left="4320" w:hanging="4320"/>
        <w:jc w:val="left"/>
      </w:pPr>
      <w:r>
        <w:t>Projektkurzbezeichnung:</w:t>
      </w:r>
      <w:r>
        <w:tab/>
        <w:t>EP WIG AAO</w:t>
      </w:r>
    </w:p>
    <w:p w14:paraId="7FF4D089" w14:textId="77777777" w:rsidR="00F75F45" w:rsidRDefault="00670143">
      <w:pPr>
        <w:tabs>
          <w:tab w:val="left" w:pos="4320"/>
          <w:tab w:val="left" w:pos="10080"/>
        </w:tabs>
        <w:spacing w:before="0" w:after="0"/>
        <w:ind w:left="4320" w:hanging="4320"/>
        <w:jc w:val="left"/>
      </w:pPr>
      <w:r>
        <w:t>Projektnummer:</w:t>
      </w:r>
      <w:r>
        <w:tab/>
        <w:t>090 070</w:t>
      </w:r>
    </w:p>
    <w:p w14:paraId="5759645F" w14:textId="77777777" w:rsidR="00F75F45" w:rsidRDefault="00670143">
      <w:pPr>
        <w:tabs>
          <w:tab w:val="left" w:pos="4320"/>
          <w:tab w:val="left" w:pos="10080"/>
        </w:tabs>
        <w:spacing w:before="0" w:after="0"/>
        <w:ind w:left="4320" w:hanging="4320"/>
        <w:jc w:val="left"/>
      </w:pPr>
      <w:r>
        <w:t>Vergabeverfahren:</w:t>
      </w:r>
      <w:r>
        <w:tab/>
        <w:t>Offenes Verfahren</w:t>
      </w:r>
    </w:p>
    <w:p w14:paraId="1B6C7F55" w14:textId="77777777" w:rsidR="00F75F45" w:rsidRDefault="00670143">
      <w:pPr>
        <w:tabs>
          <w:tab w:val="left" w:pos="4320"/>
          <w:tab w:val="left" w:pos="10080"/>
        </w:tabs>
        <w:spacing w:before="0" w:after="0"/>
        <w:ind w:left="4320" w:hanging="4320"/>
        <w:jc w:val="left"/>
      </w:pPr>
      <w:r>
        <w:t>Klassifizierung in BöB/VöB:</w:t>
      </w:r>
      <w:r>
        <w:tab/>
        <w:t>Dienstleistungsauftrag</w:t>
      </w:r>
    </w:p>
    <w:p w14:paraId="2C5DAC28" w14:textId="77777777" w:rsidR="00F75F45" w:rsidRDefault="00670143">
      <w:pPr>
        <w:tabs>
          <w:tab w:val="left" w:pos="4320"/>
          <w:tab w:val="left" w:pos="10080"/>
        </w:tabs>
        <w:spacing w:before="240"/>
      </w:pPr>
      <w:r>
        <w:rPr>
          <w:b/>
        </w:rPr>
        <w:t>Auftraggeber</w:t>
      </w:r>
      <w:r>
        <w:tab/>
      </w:r>
      <w:r>
        <w:rPr>
          <w:b/>
        </w:rPr>
        <w:t>Schweizerischen Eidgenossenschaft</w:t>
      </w:r>
    </w:p>
    <w:p w14:paraId="20A250ED" w14:textId="77777777" w:rsidR="00F75F45" w:rsidRDefault="00670143">
      <w:pPr>
        <w:tabs>
          <w:tab w:val="left" w:pos="4320"/>
          <w:tab w:val="left" w:pos="10080"/>
        </w:tabs>
        <w:spacing w:before="0" w:after="0"/>
        <w:jc w:val="left"/>
      </w:pPr>
      <w:r>
        <w:t>vertreten durch</w:t>
      </w:r>
      <w:r>
        <w:tab/>
      </w:r>
      <w:r>
        <w:rPr>
          <w:b/>
        </w:rPr>
        <w:t>Bundesamt für Strassen ASTRA</w:t>
      </w:r>
    </w:p>
    <w:p w14:paraId="0E075823" w14:textId="77777777" w:rsidR="00F75F45" w:rsidRDefault="00670143">
      <w:pPr>
        <w:tabs>
          <w:tab w:val="left" w:pos="4320"/>
          <w:tab w:val="left" w:pos="10080"/>
        </w:tabs>
        <w:spacing w:before="0" w:after="0"/>
        <w:ind w:left="4320" w:hanging="4320"/>
        <w:jc w:val="left"/>
      </w:pPr>
      <w:r>
        <w:tab/>
        <w:t>Abteilung Strasseninfrastruktur Ost</w:t>
      </w:r>
      <w:r>
        <w:br/>
        <w:t>Filiale Zofingen</w:t>
      </w:r>
      <w:r>
        <w:br/>
        <w:t>Brühlstrasse 3, 4800 Zofingen</w:t>
      </w:r>
    </w:p>
    <w:p w14:paraId="4ACCE77E" w14:textId="77777777" w:rsidR="00F75F45" w:rsidRDefault="00670143">
      <w:pPr>
        <w:spacing w:before="240" w:after="120"/>
      </w:pPr>
      <w:r>
        <w:rPr>
          <w:b/>
        </w:rPr>
        <w:t>Name und Adresse des Anbieters / der Anbieterin</w:t>
      </w:r>
    </w:p>
    <w:p w14:paraId="31D9B021" w14:textId="77777777" w:rsidR="00F75F45" w:rsidRDefault="00670143">
      <w:pPr>
        <w:tabs>
          <w:tab w:val="left" w:pos="2160"/>
          <w:tab w:val="left" w:pos="7920"/>
        </w:tabs>
        <w:rPr>
          <w:b/>
        </w:rPr>
      </w:pPr>
      <w:r>
        <w:t>Name</w:t>
      </w:r>
      <w:r>
        <w:tab/>
      </w:r>
    </w:p>
    <w:p w14:paraId="0746B649" w14:textId="77777777" w:rsidR="00F75F45" w:rsidRDefault="00670143">
      <w:pPr>
        <w:tabs>
          <w:tab w:val="left" w:pos="2160"/>
          <w:tab w:val="left" w:pos="5760"/>
          <w:tab w:val="left" w:pos="7200"/>
          <w:tab w:val="left" w:pos="8640"/>
        </w:tabs>
      </w:pPr>
      <w:r>
        <w:t>Adresse</w:t>
      </w:r>
      <w:r>
        <w:tab/>
      </w:r>
      <w:r>
        <w:tab/>
        <w:t>MWST-/UID-Nr.</w:t>
      </w:r>
      <w:r>
        <w:tab/>
      </w:r>
    </w:p>
    <w:p w14:paraId="3ECBCF42" w14:textId="77777777" w:rsidR="00F75F45" w:rsidRDefault="00670143">
      <w:pPr>
        <w:tabs>
          <w:tab w:val="left" w:pos="2160"/>
          <w:tab w:val="left" w:pos="5760"/>
          <w:tab w:val="left" w:pos="7200"/>
          <w:tab w:val="left" w:pos="8640"/>
        </w:tabs>
      </w:pPr>
      <w:r>
        <w:t>PLZ/Ort</w:t>
      </w:r>
      <w:r>
        <w:tab/>
      </w:r>
      <w:r>
        <w:tab/>
        <w:t>Telefon</w:t>
      </w:r>
      <w:r>
        <w:tab/>
      </w:r>
    </w:p>
    <w:p w14:paraId="2BDAEE6B" w14:textId="77777777" w:rsidR="00F75F45" w:rsidRDefault="00670143">
      <w:pPr>
        <w:tabs>
          <w:tab w:val="left" w:pos="2160"/>
          <w:tab w:val="left" w:pos="5760"/>
          <w:tab w:val="left" w:pos="7200"/>
          <w:tab w:val="left" w:pos="8640"/>
        </w:tabs>
      </w:pPr>
      <w:r>
        <w:t>Kontaktperson</w:t>
      </w:r>
      <w:r>
        <w:tab/>
      </w:r>
      <w:r>
        <w:tab/>
        <w:t>Fax</w:t>
      </w:r>
      <w:r>
        <w:tab/>
      </w:r>
    </w:p>
    <w:p w14:paraId="08F957BD" w14:textId="77777777" w:rsidR="00F75F45" w:rsidRDefault="00670143">
      <w:pPr>
        <w:tabs>
          <w:tab w:val="left" w:pos="2160"/>
          <w:tab w:val="left" w:pos="5760"/>
          <w:tab w:val="left" w:pos="7200"/>
          <w:tab w:val="left" w:pos="8640"/>
        </w:tabs>
      </w:pPr>
      <w:r>
        <w:t>E-Mail</w:t>
      </w:r>
      <w:r>
        <w:tab/>
      </w:r>
      <w:r>
        <w:tab/>
        <w:t>Land</w:t>
      </w:r>
      <w:r>
        <w:tab/>
        <w:t>CH</w:t>
      </w:r>
    </w:p>
    <w:p w14:paraId="60A7B178" w14:textId="77777777" w:rsidR="00F75F45" w:rsidRDefault="00670143">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1C503132" w14:textId="77777777" w:rsidR="00F75F45" w:rsidRDefault="00670143">
      <w:pPr>
        <w:tabs>
          <w:tab w:val="left" w:pos="1440"/>
          <w:tab w:val="left" w:pos="2160"/>
          <w:tab w:val="left" w:pos="3600"/>
          <w:tab w:val="left" w:pos="4320"/>
        </w:tabs>
      </w:pPr>
      <w:r>
        <w:t>Grundangebot</w:t>
      </w:r>
      <w:r>
        <w:tab/>
      </w:r>
      <w:r>
        <w:rPr>
          <w:sz w:val="40"/>
        </w:rPr>
        <w:t>□</w:t>
      </w:r>
      <w:r>
        <w:tab/>
        <w:t>Variante</w:t>
      </w:r>
      <w:r>
        <w:tab/>
      </w:r>
      <w:r>
        <w:rPr>
          <w:sz w:val="40"/>
        </w:rPr>
        <w:t>□</w:t>
      </w:r>
    </w:p>
    <w:p w14:paraId="4B7C1485" w14:textId="77777777" w:rsidR="00F75F45" w:rsidRDefault="00670143">
      <w:pPr>
        <w:tabs>
          <w:tab w:val="left" w:pos="3168"/>
          <w:tab w:val="left" w:pos="6768"/>
          <w:tab w:val="left" w:pos="16848"/>
        </w:tabs>
      </w:pPr>
      <w:r>
        <w:rPr>
          <w:b/>
        </w:rPr>
        <w:t>Angebotssumme</w:t>
      </w:r>
      <w:r>
        <w:tab/>
      </w:r>
      <w:r>
        <w:rPr>
          <w:b/>
        </w:rPr>
        <w:t>CHF</w:t>
      </w:r>
      <w:r>
        <w:tab/>
      </w:r>
      <w:r>
        <w:rPr>
          <w:b/>
        </w:rPr>
        <w:t>.--</w:t>
      </w:r>
    </w:p>
    <w:p w14:paraId="722C057C" w14:textId="77777777" w:rsidR="00F75F45" w:rsidRDefault="00670143">
      <w:pPr>
        <w:tabs>
          <w:tab w:val="left" w:pos="3168"/>
          <w:tab w:val="left" w:pos="6768"/>
        </w:tabs>
      </w:pPr>
      <w:r>
        <w:tab/>
      </w:r>
      <w:r>
        <w:rPr>
          <w:sz w:val="16"/>
        </w:rPr>
        <w:t>(gemäss Preistabelle, Vereinbarte Vergütung netto, exkl. Skonto und MWST)</w:t>
      </w:r>
    </w:p>
    <w:p w14:paraId="1DDB57B7" w14:textId="77777777" w:rsidR="00F75F45" w:rsidRDefault="00670143">
      <w:pPr>
        <w:tabs>
          <w:tab w:val="left" w:pos="3168"/>
          <w:tab w:val="left" w:pos="6768"/>
          <w:tab w:val="left" w:pos="10080"/>
        </w:tabs>
      </w:pPr>
      <w:r>
        <w:t>Bereinigte Angebotssumme</w:t>
      </w:r>
      <w:r>
        <w:tab/>
        <w:t>CHF</w:t>
      </w:r>
      <w:r>
        <w:tab/>
        <w:t>.--</w:t>
      </w:r>
    </w:p>
    <w:p w14:paraId="02C0D017" w14:textId="77777777" w:rsidR="00F75F45" w:rsidRDefault="00670143">
      <w:pPr>
        <w:tabs>
          <w:tab w:val="left" w:pos="3168"/>
          <w:tab w:val="left" w:pos="6768"/>
        </w:tabs>
      </w:pPr>
      <w:r>
        <w:tab/>
      </w:r>
      <w:r>
        <w:rPr>
          <w:sz w:val="16"/>
        </w:rPr>
        <w:t>(wird durch Auftraggeber ausgefüllt)</w:t>
      </w:r>
    </w:p>
    <w:p w14:paraId="39FBB635" w14:textId="77777777" w:rsidR="00F75F45" w:rsidRDefault="00670143">
      <w:pPr>
        <w:tabs>
          <w:tab w:val="left" w:pos="2880"/>
          <w:tab w:val="left" w:pos="5040"/>
          <w:tab w:val="left" w:pos="7920"/>
          <w:tab w:val="left" w:pos="10080"/>
        </w:tabs>
        <w:spacing w:before="240"/>
      </w:pPr>
      <w:r>
        <w:t>Datum</w:t>
      </w:r>
      <w:r>
        <w:tab/>
      </w:r>
      <w:r>
        <w:tab/>
        <w:t>Stempel und Unterschrift</w:t>
      </w:r>
      <w:r>
        <w:tab/>
      </w:r>
    </w:p>
    <w:p w14:paraId="0889DD69" w14:textId="77777777" w:rsidR="00F75F45" w:rsidRDefault="00670143">
      <w:pPr>
        <w:pStyle w:val="KBOBTitel0"/>
        <w:pageBreakBefore/>
        <w:rPr>
          <w:b w:val="0"/>
        </w:rPr>
      </w:pPr>
      <w:r>
        <w:lastRenderedPageBreak/>
        <w:t>Deckblätter</w:t>
      </w:r>
    </w:p>
    <w:p w14:paraId="2BFFBA92" w14:textId="77777777" w:rsidR="00F75F45" w:rsidRDefault="00670143">
      <w:r>
        <w:t>Deckblätter für die vom Anbieter/der Anbieterin einzureichenden Angebotsunterlagen (soweit nicht vom ASTRA bereits vorgegeben, sind die Angebotsunterlagen vom Anbieter/der Anbieterin beizubringen).</w:t>
      </w:r>
    </w:p>
    <w:p w14:paraId="0CA53A13" w14:textId="77777777" w:rsidR="00F75F45" w:rsidRDefault="00670143">
      <w:pPr>
        <w:pStyle w:val="KBOBTitel0"/>
        <w:pageBreakBefore/>
        <w:tabs>
          <w:tab w:val="left" w:pos="504"/>
          <w:tab w:val="left" w:pos="10080"/>
        </w:tabs>
      </w:pPr>
      <w:r>
        <w:lastRenderedPageBreak/>
        <w:t>1</w:t>
      </w:r>
      <w:r>
        <w:rPr>
          <w:b w:val="0"/>
        </w:rPr>
        <w:tab/>
      </w:r>
      <w:r>
        <w:t>Selbstdeklaration</w:t>
      </w:r>
    </w:p>
    <w:p w14:paraId="39B1A5DF" w14:textId="77777777" w:rsidR="00F75F45" w:rsidRDefault="00670143">
      <w:r>
        <w:t>Verfahrensgrundsätze gemäss Bundesgesetz über das öffentliche Beschaffungswesen (BöB; SR 172.056.1) sowie zugehöriger Verordnung (VöB; SR 172.056.11).</w:t>
      </w:r>
    </w:p>
    <w:p w14:paraId="6F3533FA" w14:textId="77777777" w:rsidR="00F75F45" w:rsidRDefault="00670143">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6717E119" w14:textId="77777777" w:rsidR="00F75F45" w:rsidRDefault="00670143">
      <w:pPr>
        <w:spacing w:before="240" w:after="240"/>
        <w:ind w:left="288" w:hanging="288"/>
      </w:pPr>
      <w:r>
        <w:t>–</w:t>
      </w:r>
      <w:r>
        <w:tab/>
        <w:t>Des Weiteren verpflichtet sich der Anbieter für Leistungen in der Schweiz, die Gleichbehandlung von Frau und Mann, namentlich das Prinzip der Lohngleichheit, einzuhalten.</w:t>
      </w:r>
    </w:p>
    <w:p w14:paraId="1A236FD9" w14:textId="77777777" w:rsidR="00F75F45" w:rsidRDefault="00670143">
      <w:pPr>
        <w:spacing w:before="240" w:after="240"/>
        <w:ind w:left="288" w:hanging="288"/>
      </w:pPr>
      <w:r>
        <w:t>–</w:t>
      </w:r>
      <w:r>
        <w:tab/>
        <w:t>Der Anbieter verpflichtet sich zudem, die Bestimmungen des schweizerischen Umweltrechts einzuhalten.</w:t>
      </w:r>
    </w:p>
    <w:p w14:paraId="5C86A3A8" w14:textId="77777777" w:rsidR="00F75F45" w:rsidRDefault="00670143">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34415D57" w14:textId="77777777" w:rsidR="00F75F45" w:rsidRDefault="00670143">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4AA6AF5E" w14:textId="77777777" w:rsidR="00F75F45" w:rsidRDefault="00670143">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77A27E0A" w14:textId="77777777" w:rsidR="00F75F45" w:rsidRDefault="00670143">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2FCA3E1E" w14:textId="77777777" w:rsidR="00F75F45" w:rsidRDefault="00670143">
      <w:pPr>
        <w:spacing w:before="240" w:after="240"/>
        <w:ind w:left="288" w:hanging="288"/>
      </w:pPr>
      <w:r>
        <w:t>–</w:t>
      </w:r>
      <w:r>
        <w:tab/>
        <w:t>Im Weiteren erklärt die Anbieterin, die eidgenössischen Steuern und Sozialabgaben bezahlt zu haben (Bundessteuern, MWST, AHV-, IV-, EO-, ALV-, BVG- und UVG-Beiträge).</w:t>
      </w:r>
    </w:p>
    <w:p w14:paraId="7CBDE1BB" w14:textId="77777777" w:rsidR="00F75F45" w:rsidRDefault="00670143">
      <w:pPr>
        <w:spacing w:before="240" w:after="240"/>
        <w:ind w:left="288" w:hanging="288"/>
      </w:pPr>
      <w:r>
        <w:t>–</w:t>
      </w:r>
      <w:r>
        <w:tab/>
        <w:t>Wird eine Leistung im Ausland erbracht, so erklärt die Anbieterin die Einhaltung der Kernübereinkommen der Internationalen Arbeitsorganisation (ILO) nach Anhang 6 der BöB.</w:t>
      </w:r>
    </w:p>
    <w:p w14:paraId="1B89C529" w14:textId="77777777" w:rsidR="00F75F45" w:rsidRDefault="00670143">
      <w:pPr>
        <w:spacing w:before="360" w:after="120"/>
      </w:pPr>
      <w:r>
        <w:t>Mit der Unterschrift auf Seite 1 bestätigt der Anbieter die Richtigkeit der gemachten Angaben und erklärt sich bereit, sie auf Verlangen hin zu belegen.</w:t>
      </w:r>
    </w:p>
    <w:p w14:paraId="0F5D840C" w14:textId="77777777" w:rsidR="00F75F45" w:rsidRDefault="00670143">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119F8526" w14:textId="017905A8" w:rsidR="00F75F45" w:rsidRDefault="000D228E">
      <w:pPr>
        <w:pStyle w:val="KBOBTitel1"/>
        <w:pageBreakBefore/>
      </w:pPr>
      <w:r>
        <w:lastRenderedPageBreak/>
        <w:t>Nachweise bezüglich der Eignungskriterien</w:t>
      </w:r>
    </w:p>
    <w:p w14:paraId="2FC3AC8B" w14:textId="75FDC381" w:rsidR="00F75F45" w:rsidRDefault="000D228E">
      <w:r>
        <w:t>Die Nachweise dienen nur dem Vergabeverfahren und werden nicht zu einem Vertragsbestandteil.</w:t>
      </w:r>
    </w:p>
    <w:p w14:paraId="00BF0AA5" w14:textId="01FD9C55" w:rsidR="00F75F45" w:rsidRDefault="000D228E">
      <w:pPr>
        <w:pStyle w:val="KBOBTitel2"/>
        <w:pageBreakBefore/>
      </w:pPr>
      <w:r>
        <w:lastRenderedPageBreak/>
        <w:t>EK1: Technische Leistungsfähigkeit</w:t>
      </w:r>
    </w:p>
    <w:p w14:paraId="0A84994B" w14:textId="77777777" w:rsidR="000D228E" w:rsidRDefault="000D228E" w:rsidP="000D228E">
      <w:r>
        <w:t xml:space="preserve">Für den Anbieter: </w:t>
      </w:r>
    </w:p>
    <w:p w14:paraId="3C080D9F" w14:textId="3804AC9E" w:rsidR="00F75F45" w:rsidRDefault="001742DA" w:rsidP="000D228E">
      <w:r w:rsidRPr="001742DA">
        <w:t>1 Referenzprojekt, in welchem der Anbieter P</w:t>
      </w:r>
      <w:r>
        <w:t>rojektierungs</w:t>
      </w:r>
      <w:r w:rsidRPr="001742DA">
        <w:t>-</w:t>
      </w:r>
      <w:r>
        <w:t xml:space="preserve"> und </w:t>
      </w:r>
      <w:r w:rsidRPr="001742DA">
        <w:t xml:space="preserve">Bauleitungsleistungen mit vergleichbarer Komplexität und aus dem gleichen Fachbereich für ein Hochleistungsstrassen-Infrastrukturprojekt </w:t>
      </w:r>
      <w:r w:rsidRPr="00AE346C">
        <w:t>(HLS; richtungsgetrennt und mindestens 2 Fahrspuren pro Richtung)</w:t>
      </w:r>
      <w:r>
        <w:t xml:space="preserve"> </w:t>
      </w:r>
      <w:r w:rsidRPr="001742DA">
        <w:t>mit einem Investitionsvolumen von mindestens 1 Mio. CHF (exkl. MwSt.) erbracht hat. Der Anbieter muss diese Leistungen in de</w:t>
      </w:r>
      <w:r>
        <w:t>n</w:t>
      </w:r>
      <w:r w:rsidRPr="001742DA">
        <w:t xml:space="preserve"> Phase</w:t>
      </w:r>
      <w:r>
        <w:t>n</w:t>
      </w:r>
      <w:r w:rsidRPr="001742DA">
        <w:t xml:space="preserve"> Ausführungsprojekt (MP) bis und mit Inbetriebnahme/Abschluss nach NSG/NSV oder vergleichbaren Phasen erbracht haben und die Phasen müssen jeweils abgeschlossen sein. Kann der Nachweis über die verlangten Phasen nicht mit einem Referenzprojekt erbracht werden, kann maximal ein zweites Referenzprojekt ergänzend beigebracht werden.</w:t>
      </w:r>
    </w:p>
    <w:p w14:paraId="31357FDA" w14:textId="77777777" w:rsidR="000D228E" w:rsidRDefault="000D228E">
      <w:pPr>
        <w:spacing w:before="0" w:after="0" w:line="240" w:lineRule="auto"/>
        <w:jc w:val="left"/>
        <w:rPr>
          <w:b/>
        </w:rPr>
      </w:pPr>
      <w:r>
        <w:rPr>
          <w:b/>
        </w:rPr>
        <w:br w:type="page"/>
      </w:r>
    </w:p>
    <w:p w14:paraId="6C3C2FFD" w14:textId="77777777" w:rsidR="00CF3BDF" w:rsidRDefault="00CF3BDF" w:rsidP="00CF3BDF">
      <w:pPr>
        <w:spacing w:before="360" w:after="120"/>
      </w:pPr>
      <w:r>
        <w:rPr>
          <w:b/>
        </w:rPr>
        <w:lastRenderedPageBreak/>
        <w:t>Referenzprojekt 1</w:t>
      </w:r>
    </w:p>
    <w:p w14:paraId="5C09EBE1" w14:textId="77777777" w:rsidR="00CF3BDF" w:rsidRDefault="00CF3BDF" w:rsidP="00CF3BDF">
      <w:pPr>
        <w:spacing w:before="120" w:after="120"/>
      </w:pPr>
      <w:r>
        <w:t>Projekt:</w:t>
      </w:r>
      <w:r>
        <w:tab/>
      </w:r>
      <w:r>
        <w:tab/>
      </w:r>
      <w:r>
        <w:tab/>
      </w:r>
      <w:r>
        <w:tab/>
      </w:r>
      <w:r>
        <w:tab/>
      </w:r>
      <w:r w:rsidRPr="000B705C">
        <w:rPr>
          <w:color w:val="0070C0"/>
        </w:rPr>
        <w:t>…</w:t>
      </w:r>
    </w:p>
    <w:p w14:paraId="03AAF108" w14:textId="77777777" w:rsidR="00CF3BDF" w:rsidRDefault="00CF3BDF" w:rsidP="00CF3BDF">
      <w:pPr>
        <w:spacing w:before="120" w:after="120"/>
      </w:pPr>
      <w:r>
        <w:t>Firma/INGE:</w:t>
      </w:r>
      <w:r>
        <w:tab/>
      </w:r>
      <w:r>
        <w:tab/>
      </w:r>
      <w:r>
        <w:tab/>
      </w:r>
      <w:r>
        <w:tab/>
      </w:r>
      <w:r w:rsidRPr="000B705C">
        <w:rPr>
          <w:color w:val="0070C0"/>
        </w:rPr>
        <w:t>…</w:t>
      </w:r>
    </w:p>
    <w:p w14:paraId="4FED6EA9" w14:textId="77777777" w:rsidR="00CF3BDF" w:rsidRPr="007F7DFA" w:rsidRDefault="00CF3BDF" w:rsidP="00CF3BDF">
      <w:pPr>
        <w:spacing w:before="120" w:after="120"/>
        <w:rPr>
          <w:color w:val="0070C0"/>
        </w:rPr>
      </w:pPr>
      <w:r>
        <w:t>Funktion der Firma:</w:t>
      </w:r>
      <w:r>
        <w:tab/>
      </w:r>
      <w:r>
        <w:tab/>
      </w:r>
      <w:r>
        <w:tab/>
      </w:r>
      <w:r w:rsidRPr="000B705C">
        <w:rPr>
          <w:color w:val="0070C0"/>
        </w:rPr>
        <w:t>…</w:t>
      </w:r>
    </w:p>
    <w:p w14:paraId="62BB306B" w14:textId="77777777" w:rsidR="00CF3BDF" w:rsidRDefault="00CF3BDF" w:rsidP="00CF3BDF">
      <w:pPr>
        <w:spacing w:before="360" w:after="120"/>
      </w:pPr>
      <w:bookmarkStart w:id="0" w:name="_Hlk507774159"/>
      <w:r>
        <w:t>Kurzer Projektbeschrieb:</w:t>
      </w:r>
      <w:r>
        <w:tab/>
      </w:r>
      <w:r>
        <w:tab/>
      </w:r>
      <w:r w:rsidRPr="000B705C">
        <w:rPr>
          <w:color w:val="0070C0"/>
        </w:rPr>
        <w:t>…</w:t>
      </w:r>
    </w:p>
    <w:p w14:paraId="423D6FB5" w14:textId="491DE060" w:rsidR="00CF3BDF" w:rsidRDefault="00CF3BDF" w:rsidP="00CF3BDF">
      <w:pPr>
        <w:spacing w:before="240"/>
        <w:ind w:left="3544" w:hanging="3544"/>
      </w:pPr>
      <w:r w:rsidRPr="00CF3BDF">
        <w:t>Hochleistungsstrassen-Infrastrukturprojekt</w:t>
      </w:r>
      <w:r>
        <w:t>:</w:t>
      </w:r>
    </w:p>
    <w:p w14:paraId="49F34FBD" w14:textId="77777777" w:rsidR="00CF3BDF" w:rsidRDefault="00CF3BDF" w:rsidP="00CF3BDF">
      <w:pPr>
        <w:spacing w:before="120" w:after="120"/>
        <w:ind w:left="3686" w:hanging="142"/>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Nein</w:t>
      </w:r>
    </w:p>
    <w:p w14:paraId="1646EF76" w14:textId="77777777" w:rsidR="00CF3BDF" w:rsidRDefault="00CF3BDF" w:rsidP="00CF3BDF">
      <w:pPr>
        <w:spacing w:before="120" w:after="120"/>
        <w:ind w:left="3544"/>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Ja; Beschrieb / Nachweis und Erläuterung:</w:t>
      </w:r>
    </w:p>
    <w:p w14:paraId="2F308994" w14:textId="79100C3F" w:rsidR="00CF3BDF" w:rsidRDefault="00CF3BDF" w:rsidP="00CF3BDF">
      <w:pPr>
        <w:spacing w:before="120" w:after="120"/>
        <w:ind w:left="3544"/>
      </w:pPr>
      <w:r w:rsidRPr="000B705C">
        <w:rPr>
          <w:color w:val="0070C0"/>
        </w:rPr>
        <w:t>…</w:t>
      </w:r>
    </w:p>
    <w:p w14:paraId="741ABCA4" w14:textId="77777777" w:rsidR="00CF3BDF" w:rsidRDefault="00CF3BDF" w:rsidP="00CF3BDF">
      <w:pPr>
        <w:spacing w:before="240" w:after="120"/>
      </w:pPr>
      <w:r>
        <w:t>Leistungen der Firma:</w:t>
      </w:r>
      <w:r>
        <w:tab/>
      </w:r>
      <w:r>
        <w:tab/>
      </w:r>
      <w:r>
        <w:tab/>
      </w:r>
      <w:r w:rsidRPr="00640278">
        <w:rPr>
          <w:color w:val="0070C0"/>
        </w:rPr>
        <w:t>…</w:t>
      </w:r>
    </w:p>
    <w:bookmarkEnd w:id="0"/>
    <w:p w14:paraId="40C3E387" w14:textId="77777777" w:rsidR="00CF3BDF" w:rsidRDefault="00CF3BDF" w:rsidP="00CF3BDF">
      <w:pPr>
        <w:spacing w:before="240" w:after="120"/>
        <w:ind w:left="3545" w:hanging="3545"/>
        <w:jc w:val="left"/>
      </w:pPr>
      <w:r>
        <w:t>Bearbeitete Phasen nach NSG/NSV oder vergleichbar:</w:t>
      </w:r>
      <w:r>
        <w:tab/>
      </w:r>
    </w:p>
    <w:p w14:paraId="35FC86F0" w14:textId="77777777" w:rsidR="00CF3BDF" w:rsidRPr="001D2060" w:rsidRDefault="00CF3BDF" w:rsidP="00CF3BDF">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33D1774F" w14:textId="77777777" w:rsidR="00CF3BDF" w:rsidRDefault="00CF3BDF" w:rsidP="00CF3BDF">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05DAEE8A" w14:textId="77777777" w:rsidR="00CF3BDF" w:rsidRDefault="00CF3BDF" w:rsidP="00CF3BDF">
      <w:pPr>
        <w:pStyle w:val="Listenabsatz"/>
        <w:numPr>
          <w:ilvl w:val="0"/>
          <w:numId w:val="33"/>
        </w:numPr>
        <w:spacing w:before="120"/>
        <w:ind w:left="568" w:hanging="284"/>
        <w:contextualSpacing w:val="0"/>
        <w:jc w:val="left"/>
      </w:pPr>
      <w:r>
        <w:t xml:space="preserve">Ausschreibung, Offertvergleich, </w:t>
      </w:r>
      <w:r>
        <w:br/>
        <w:t>Vergabeantrag:</w:t>
      </w:r>
      <w:r>
        <w:tab/>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3AFDD9A2"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3792E9DA" w14:textId="77777777" w:rsidR="00CF3BDF" w:rsidRDefault="00CF3BDF" w:rsidP="00CF3BDF">
      <w:pPr>
        <w:pStyle w:val="Listenabsatz"/>
        <w:numPr>
          <w:ilvl w:val="0"/>
          <w:numId w:val="33"/>
        </w:numPr>
        <w:spacing w:before="240"/>
        <w:ind w:left="568" w:hanging="284"/>
        <w:contextualSpacing w:val="0"/>
        <w:jc w:val="left"/>
      </w:pPr>
      <w:r>
        <w:t>Unterlagen für die 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1A222D69"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2C34C720" w14:textId="77777777" w:rsidR="00CF3BDF" w:rsidRDefault="00CF3BDF" w:rsidP="00CF3BDF">
      <w:pPr>
        <w:pStyle w:val="Listenabsatz"/>
        <w:numPr>
          <w:ilvl w:val="0"/>
          <w:numId w:val="33"/>
        </w:numPr>
        <w:spacing w:before="240"/>
        <w:ind w:left="568" w:hanging="284"/>
        <w:contextualSpacing w:val="0"/>
        <w:jc w:val="left"/>
      </w:pPr>
      <w:r>
        <w:t>Bau / Massnahmenausführung: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7FC7D004"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2F842EE7" w14:textId="77777777" w:rsidR="00CF3BDF" w:rsidRDefault="00CF3BDF" w:rsidP="00CF3BDF">
      <w:pPr>
        <w:pStyle w:val="Listenabsatz"/>
        <w:numPr>
          <w:ilvl w:val="0"/>
          <w:numId w:val="33"/>
        </w:numPr>
        <w:spacing w:before="240"/>
        <w:ind w:left="568" w:hanging="284"/>
        <w:contextualSpacing w:val="0"/>
        <w:jc w:val="left"/>
      </w:pPr>
      <w:r>
        <w:t>Inbetriebnahme, Abschluss:</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7D081AB9"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3AF61DFF" w14:textId="77777777" w:rsidR="00CF3BDF" w:rsidRDefault="00CF3BDF" w:rsidP="00CF3BDF">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0EE9A3F8" w14:textId="77777777" w:rsidR="00CF3BDF" w:rsidRDefault="00CF3BDF" w:rsidP="00CF3BDF">
      <w:pPr>
        <w:spacing w:before="240" w:after="120"/>
        <w:jc w:val="left"/>
      </w:pPr>
      <w:r>
        <w:t xml:space="preserve">Investitionsvolumen der bearbeiteten </w:t>
      </w:r>
      <w:r>
        <w:br/>
        <w:t>Projektteile (CHF, exkl. MwSt.):</w:t>
      </w:r>
      <w:r>
        <w:tab/>
      </w:r>
      <w:r>
        <w:tab/>
      </w:r>
      <w:r w:rsidRPr="000B705C">
        <w:rPr>
          <w:color w:val="0070C0"/>
        </w:rPr>
        <w:t>…</w:t>
      </w:r>
    </w:p>
    <w:p w14:paraId="34441CE3" w14:textId="77777777" w:rsidR="00CF3BDF" w:rsidRDefault="00CF3BDF" w:rsidP="00CF3BDF">
      <w:pPr>
        <w:spacing w:before="240" w:after="120"/>
      </w:pPr>
      <w:r>
        <w:t>Honorarsumme (CHF):</w:t>
      </w:r>
      <w:r>
        <w:tab/>
      </w:r>
      <w:r>
        <w:tab/>
      </w:r>
      <w:r>
        <w:tab/>
      </w:r>
      <w:r w:rsidRPr="000B705C">
        <w:rPr>
          <w:color w:val="0070C0"/>
        </w:rPr>
        <w:t>…</w:t>
      </w:r>
    </w:p>
    <w:p w14:paraId="3415085B" w14:textId="77777777" w:rsidR="00CF3BDF" w:rsidRDefault="00CF3BDF" w:rsidP="00CF3BDF">
      <w:pPr>
        <w:spacing w:before="360" w:after="120"/>
      </w:pPr>
      <w:r>
        <w:t>Zur Auskunftserteilung ermächtigte Kontaktperson des Referenz-Auftraggebers:</w:t>
      </w:r>
    </w:p>
    <w:p w14:paraId="25EE675F" w14:textId="77777777" w:rsidR="00CF3BDF" w:rsidRDefault="00CF3BDF" w:rsidP="00CF3BDF">
      <w:pPr>
        <w:spacing w:before="120" w:after="120"/>
      </w:pPr>
      <w:r>
        <w:t>Auftraggeber:</w:t>
      </w:r>
      <w:r>
        <w:tab/>
      </w:r>
      <w:r>
        <w:tab/>
      </w:r>
      <w:r>
        <w:tab/>
      </w:r>
      <w:r w:rsidRPr="000B705C">
        <w:rPr>
          <w:color w:val="0070C0"/>
        </w:rPr>
        <w:t>…</w:t>
      </w:r>
    </w:p>
    <w:p w14:paraId="460078F5" w14:textId="77777777" w:rsidR="00CF3BDF" w:rsidRPr="00FD3F94" w:rsidRDefault="00CF3BDF" w:rsidP="00CF3BDF">
      <w:pPr>
        <w:spacing w:before="120" w:after="120"/>
        <w:rPr>
          <w:sz w:val="2"/>
        </w:rPr>
      </w:pPr>
      <w:r>
        <w:t>Funktion:</w:t>
      </w:r>
      <w:r>
        <w:tab/>
      </w:r>
      <w:r>
        <w:tab/>
      </w:r>
      <w:r>
        <w:tab/>
      </w:r>
      <w:r w:rsidRPr="000B705C">
        <w:rPr>
          <w:color w:val="0070C0"/>
        </w:rPr>
        <w:t>…</w:t>
      </w:r>
    </w:p>
    <w:p w14:paraId="1B2D39DB" w14:textId="77777777" w:rsidR="00CF3BDF" w:rsidRDefault="00CF3BDF" w:rsidP="00CF3BDF">
      <w:pPr>
        <w:spacing w:before="120" w:after="120"/>
      </w:pPr>
      <w:r>
        <w:t>Name:</w:t>
      </w:r>
      <w:r>
        <w:tab/>
      </w:r>
      <w:r>
        <w:tab/>
      </w:r>
      <w:r>
        <w:tab/>
      </w:r>
      <w:r>
        <w:tab/>
      </w:r>
      <w:r w:rsidRPr="000B705C">
        <w:rPr>
          <w:color w:val="0070C0"/>
        </w:rPr>
        <w:t>…</w:t>
      </w:r>
    </w:p>
    <w:p w14:paraId="31113AC9" w14:textId="77777777" w:rsidR="00CF3BDF" w:rsidRDefault="00CF3BDF" w:rsidP="00CF3BDF">
      <w:pPr>
        <w:spacing w:before="120" w:after="120"/>
      </w:pPr>
      <w:r>
        <w:t>Adresse:</w:t>
      </w:r>
      <w:r>
        <w:tab/>
      </w:r>
      <w:r>
        <w:tab/>
      </w:r>
      <w:r>
        <w:tab/>
      </w:r>
      <w:r w:rsidRPr="000B705C">
        <w:rPr>
          <w:color w:val="0070C0"/>
        </w:rPr>
        <w:t>…</w:t>
      </w:r>
    </w:p>
    <w:p w14:paraId="7D08FBA5" w14:textId="77777777" w:rsidR="00CF3BDF" w:rsidRDefault="00CF3BDF" w:rsidP="00CF3BDF">
      <w:pPr>
        <w:spacing w:before="120" w:after="120"/>
      </w:pPr>
      <w:r>
        <w:t>E-Mail:</w:t>
      </w:r>
      <w:r>
        <w:tab/>
      </w:r>
      <w:r>
        <w:tab/>
      </w:r>
      <w:r>
        <w:tab/>
      </w:r>
      <w:r>
        <w:tab/>
      </w:r>
      <w:r w:rsidRPr="000B705C">
        <w:rPr>
          <w:color w:val="0070C0"/>
        </w:rPr>
        <w:t>…</w:t>
      </w:r>
    </w:p>
    <w:p w14:paraId="5CAAE5D8" w14:textId="77777777" w:rsidR="00CF3BDF" w:rsidRDefault="00CF3BDF" w:rsidP="00CF3BDF">
      <w:pPr>
        <w:spacing w:before="120" w:after="360"/>
      </w:pPr>
      <w:r>
        <w:t>Telefon:</w:t>
      </w:r>
      <w:r>
        <w:tab/>
      </w:r>
      <w:r>
        <w:tab/>
      </w:r>
      <w:r>
        <w:tab/>
      </w:r>
      <w:r w:rsidRPr="000B705C">
        <w:rPr>
          <w:color w:val="0070C0"/>
        </w:rPr>
        <w:t>…</w:t>
      </w:r>
    </w:p>
    <w:p w14:paraId="234087E1" w14:textId="77777777" w:rsidR="00CF3BDF" w:rsidRDefault="00CF3BDF" w:rsidP="00CF3BDF">
      <w:pPr>
        <w:spacing w:before="360"/>
      </w:pPr>
      <w:r>
        <w:lastRenderedPageBreak/>
        <w:t>In welchem Sinne ist die Komplexität des angegebenen Projekts mit den vorliegenden Anforderungen vergleichbar?</w:t>
      </w:r>
    </w:p>
    <w:tbl>
      <w:tblPr>
        <w:tblW w:w="10080" w:type="dxa"/>
        <w:tblLook w:val="04A0" w:firstRow="1" w:lastRow="0" w:firstColumn="1" w:lastColumn="0" w:noHBand="0" w:noVBand="1"/>
      </w:tblPr>
      <w:tblGrid>
        <w:gridCol w:w="10080"/>
      </w:tblGrid>
      <w:tr w:rsidR="00CF3BDF" w14:paraId="6E50524A" w14:textId="77777777" w:rsidTr="00670143">
        <w:trPr>
          <w:trHeight w:val="1134"/>
        </w:trPr>
        <w:tc>
          <w:tcPr>
            <w:tcW w:w="10080" w:type="dxa"/>
            <w:tcBorders>
              <w:top w:val="nil"/>
              <w:left w:val="nil"/>
              <w:bottom w:val="nil"/>
              <w:right w:val="nil"/>
              <w:tl2br w:val="nil"/>
              <w:tr2bl w:val="nil"/>
            </w:tcBorders>
            <w:shd w:val="clear" w:color="auto" w:fill="FFFFFF"/>
          </w:tcPr>
          <w:p w14:paraId="7DA9989A" w14:textId="77777777" w:rsidR="00CF3BDF" w:rsidRDefault="00CF3BDF" w:rsidP="00670143">
            <w:r>
              <w:rPr>
                <w:color w:val="0070C0"/>
              </w:rPr>
              <w:t>…</w:t>
            </w:r>
          </w:p>
        </w:tc>
      </w:tr>
    </w:tbl>
    <w:p w14:paraId="1A71D4F3" w14:textId="77777777" w:rsidR="00CF3BDF" w:rsidRDefault="00CF3BDF" w:rsidP="00CF3BDF">
      <w:pPr>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CF3BDF" w14:paraId="414962BB" w14:textId="77777777" w:rsidTr="00670143">
        <w:trPr>
          <w:trHeight w:val="1134"/>
        </w:trPr>
        <w:tc>
          <w:tcPr>
            <w:tcW w:w="10080" w:type="dxa"/>
            <w:tcBorders>
              <w:top w:val="nil"/>
              <w:left w:val="nil"/>
              <w:bottom w:val="nil"/>
              <w:right w:val="nil"/>
              <w:tl2br w:val="nil"/>
              <w:tr2bl w:val="nil"/>
            </w:tcBorders>
            <w:shd w:val="clear" w:color="auto" w:fill="FFFFFF"/>
          </w:tcPr>
          <w:p w14:paraId="1C032FB1" w14:textId="77777777" w:rsidR="00CF3BDF" w:rsidRDefault="00CF3BDF" w:rsidP="00670143">
            <w:r>
              <w:rPr>
                <w:color w:val="0070C0"/>
              </w:rPr>
              <w:t>…</w:t>
            </w:r>
          </w:p>
        </w:tc>
      </w:tr>
    </w:tbl>
    <w:p w14:paraId="7F15CD32" w14:textId="2320D53F" w:rsidR="00CF3BDF" w:rsidRDefault="00CF3BDF" w:rsidP="00CF3BDF">
      <w:pPr>
        <w:pageBreakBefore/>
        <w:spacing w:before="360" w:after="120"/>
      </w:pPr>
      <w:r>
        <w:rPr>
          <w:b/>
        </w:rPr>
        <w:lastRenderedPageBreak/>
        <w:t>Referenzprojekt 2 (falls erforderlich)</w:t>
      </w:r>
    </w:p>
    <w:p w14:paraId="026DF86B" w14:textId="77777777" w:rsidR="00CF3BDF" w:rsidRDefault="00CF3BDF" w:rsidP="00CF3BDF">
      <w:pPr>
        <w:spacing w:before="120" w:after="120"/>
      </w:pPr>
      <w:r>
        <w:t>Projekt:</w:t>
      </w:r>
      <w:r>
        <w:tab/>
      </w:r>
      <w:r>
        <w:tab/>
      </w:r>
      <w:r>
        <w:tab/>
      </w:r>
      <w:r>
        <w:tab/>
      </w:r>
      <w:r>
        <w:tab/>
      </w:r>
      <w:r w:rsidRPr="000B705C">
        <w:rPr>
          <w:color w:val="0070C0"/>
        </w:rPr>
        <w:t>…</w:t>
      </w:r>
    </w:p>
    <w:p w14:paraId="4FDFE116" w14:textId="77777777" w:rsidR="00CF3BDF" w:rsidRDefault="00CF3BDF" w:rsidP="00CF3BDF">
      <w:pPr>
        <w:spacing w:before="120" w:after="120"/>
      </w:pPr>
      <w:r>
        <w:t>Firma/INGE:</w:t>
      </w:r>
      <w:r>
        <w:tab/>
      </w:r>
      <w:r>
        <w:tab/>
      </w:r>
      <w:r>
        <w:tab/>
      </w:r>
      <w:r>
        <w:tab/>
      </w:r>
      <w:r w:rsidRPr="000B705C">
        <w:rPr>
          <w:color w:val="0070C0"/>
        </w:rPr>
        <w:t>…</w:t>
      </w:r>
    </w:p>
    <w:p w14:paraId="5ACAD605" w14:textId="77777777" w:rsidR="00CF3BDF" w:rsidRPr="007F7DFA" w:rsidRDefault="00CF3BDF" w:rsidP="00CF3BDF">
      <w:pPr>
        <w:spacing w:before="120" w:after="120"/>
        <w:rPr>
          <w:color w:val="0070C0"/>
        </w:rPr>
      </w:pPr>
      <w:r>
        <w:t>Funktion der Firma:</w:t>
      </w:r>
      <w:r>
        <w:tab/>
      </w:r>
      <w:r>
        <w:tab/>
      </w:r>
      <w:r>
        <w:tab/>
      </w:r>
      <w:r w:rsidRPr="000B705C">
        <w:rPr>
          <w:color w:val="0070C0"/>
        </w:rPr>
        <w:t>…</w:t>
      </w:r>
    </w:p>
    <w:p w14:paraId="3281642B" w14:textId="77777777" w:rsidR="00CF3BDF" w:rsidRDefault="00CF3BDF" w:rsidP="00CF3BDF">
      <w:pPr>
        <w:spacing w:before="360" w:after="120"/>
      </w:pPr>
      <w:r>
        <w:t>Kurzer Projektbeschrieb:</w:t>
      </w:r>
      <w:r>
        <w:tab/>
      </w:r>
      <w:r>
        <w:tab/>
      </w:r>
      <w:r w:rsidRPr="000B705C">
        <w:rPr>
          <w:color w:val="0070C0"/>
        </w:rPr>
        <w:t>…</w:t>
      </w:r>
    </w:p>
    <w:p w14:paraId="04DE9F4E" w14:textId="77777777" w:rsidR="00CF3BDF" w:rsidRDefault="00CF3BDF" w:rsidP="00CF3BDF">
      <w:pPr>
        <w:spacing w:before="240"/>
        <w:ind w:left="3544" w:hanging="3544"/>
      </w:pPr>
      <w:r w:rsidRPr="00CF3BDF">
        <w:t>Hochleistungsstrassen-Infrastrukturprojekt</w:t>
      </w:r>
      <w:r>
        <w:t>:</w:t>
      </w:r>
    </w:p>
    <w:p w14:paraId="6B922922" w14:textId="77777777" w:rsidR="00CF3BDF" w:rsidRDefault="00CF3BDF" w:rsidP="00CF3BDF">
      <w:pPr>
        <w:spacing w:before="120" w:after="120"/>
        <w:ind w:left="3686" w:hanging="142"/>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Nein</w:t>
      </w:r>
    </w:p>
    <w:p w14:paraId="6140E739" w14:textId="77777777" w:rsidR="00CF3BDF" w:rsidRDefault="00CF3BDF" w:rsidP="00CF3BDF">
      <w:pPr>
        <w:spacing w:before="120" w:after="120"/>
        <w:ind w:left="3544"/>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Ja; Beschrieb / Nachweis und Erläuterung:</w:t>
      </w:r>
    </w:p>
    <w:p w14:paraId="095A8D52" w14:textId="77777777" w:rsidR="00CF3BDF" w:rsidRDefault="00CF3BDF" w:rsidP="00CF3BDF">
      <w:pPr>
        <w:spacing w:before="120" w:after="120"/>
        <w:ind w:left="3544"/>
      </w:pPr>
      <w:r w:rsidRPr="000B705C">
        <w:rPr>
          <w:color w:val="0070C0"/>
        </w:rPr>
        <w:t>…</w:t>
      </w:r>
    </w:p>
    <w:p w14:paraId="71EC4519" w14:textId="77777777" w:rsidR="00CF3BDF" w:rsidRDefault="00CF3BDF" w:rsidP="00CF3BDF">
      <w:pPr>
        <w:spacing w:before="240" w:after="120"/>
      </w:pPr>
      <w:r>
        <w:t>Leistungen der Firma:</w:t>
      </w:r>
      <w:r>
        <w:tab/>
      </w:r>
      <w:r>
        <w:tab/>
      </w:r>
      <w:r>
        <w:tab/>
      </w:r>
      <w:r w:rsidRPr="00640278">
        <w:rPr>
          <w:color w:val="0070C0"/>
        </w:rPr>
        <w:t>…</w:t>
      </w:r>
    </w:p>
    <w:p w14:paraId="1023C6C6" w14:textId="77777777" w:rsidR="00CF3BDF" w:rsidRDefault="00CF3BDF" w:rsidP="00CF3BDF">
      <w:pPr>
        <w:spacing w:before="240" w:after="120"/>
        <w:ind w:left="3545" w:hanging="3545"/>
        <w:jc w:val="left"/>
      </w:pPr>
      <w:r>
        <w:t>Bearbeitete Phasen nach NSG/NSV oder vergleichbar:</w:t>
      </w:r>
      <w:r>
        <w:tab/>
      </w:r>
    </w:p>
    <w:p w14:paraId="478D429E" w14:textId="77777777" w:rsidR="00CF3BDF" w:rsidRPr="001D2060" w:rsidRDefault="00CF3BDF" w:rsidP="00CF3BDF">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11417314" w14:textId="77777777" w:rsidR="00CF3BDF" w:rsidRDefault="00CF3BDF" w:rsidP="00CF3BDF">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16E88B47" w14:textId="77777777" w:rsidR="00CF3BDF" w:rsidRDefault="00CF3BDF" w:rsidP="00CF3BDF">
      <w:pPr>
        <w:pStyle w:val="Listenabsatz"/>
        <w:numPr>
          <w:ilvl w:val="0"/>
          <w:numId w:val="33"/>
        </w:numPr>
        <w:spacing w:before="120"/>
        <w:ind w:left="568" w:hanging="284"/>
        <w:contextualSpacing w:val="0"/>
        <w:jc w:val="left"/>
      </w:pPr>
      <w:r>
        <w:t xml:space="preserve">Ausschreibung, Offertvergleich, </w:t>
      </w:r>
      <w:r>
        <w:br/>
        <w:t>Vergabeantrag:</w:t>
      </w:r>
      <w:r>
        <w:tab/>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7233E16E"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4B5C3378" w14:textId="77777777" w:rsidR="00CF3BDF" w:rsidRDefault="00CF3BDF" w:rsidP="00CF3BDF">
      <w:pPr>
        <w:pStyle w:val="Listenabsatz"/>
        <w:numPr>
          <w:ilvl w:val="0"/>
          <w:numId w:val="33"/>
        </w:numPr>
        <w:spacing w:before="240"/>
        <w:ind w:left="568" w:hanging="284"/>
        <w:contextualSpacing w:val="0"/>
        <w:jc w:val="left"/>
      </w:pPr>
      <w:r>
        <w:t>Unterlagen für die 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2B2F5BD6"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52E2E108" w14:textId="77777777" w:rsidR="00CF3BDF" w:rsidRDefault="00CF3BDF" w:rsidP="00CF3BDF">
      <w:pPr>
        <w:pStyle w:val="Listenabsatz"/>
        <w:numPr>
          <w:ilvl w:val="0"/>
          <w:numId w:val="33"/>
        </w:numPr>
        <w:spacing w:before="240"/>
        <w:ind w:left="568" w:hanging="284"/>
        <w:contextualSpacing w:val="0"/>
        <w:jc w:val="left"/>
      </w:pPr>
      <w:r>
        <w:t>Bau / Massnahmenausführung:</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64DFC3E6"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776B4025" w14:textId="77777777" w:rsidR="00CF3BDF" w:rsidRDefault="00CF3BDF" w:rsidP="00CF3BDF">
      <w:pPr>
        <w:pStyle w:val="Listenabsatz"/>
        <w:numPr>
          <w:ilvl w:val="0"/>
          <w:numId w:val="33"/>
        </w:numPr>
        <w:spacing w:before="240"/>
        <w:ind w:left="568" w:hanging="284"/>
        <w:contextualSpacing w:val="0"/>
        <w:jc w:val="left"/>
      </w:pPr>
      <w:r>
        <w:t>Inbetriebnahme, Abschluss:</w:t>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 xml:space="preserve">bearbeitet und abgeschlossen (Datum Abschluss: </w:t>
      </w:r>
      <w:r w:rsidRPr="000B705C">
        <w:rPr>
          <w:color w:val="0070C0"/>
        </w:rPr>
        <w:t>…</w:t>
      </w:r>
      <w:r>
        <w:t>)</w:t>
      </w:r>
    </w:p>
    <w:p w14:paraId="6888B35D" w14:textId="77777777" w:rsidR="00CF3BDF" w:rsidRDefault="00CF3BDF" w:rsidP="00CF3BDF">
      <w:pPr>
        <w:pStyle w:val="Listenabsatz"/>
        <w:spacing w:after="120"/>
        <w:ind w:left="3544"/>
        <w:contextualSpacing w:val="0"/>
        <w:jc w:val="left"/>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nicht bearbeitet</w:t>
      </w:r>
    </w:p>
    <w:p w14:paraId="5F55F497" w14:textId="77777777" w:rsidR="00CF3BDF" w:rsidRDefault="00CF3BDF" w:rsidP="00CF3BDF">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7F951DB8" w14:textId="77777777" w:rsidR="00CF3BDF" w:rsidRDefault="00CF3BDF" w:rsidP="00CF3BDF">
      <w:pPr>
        <w:spacing w:before="240" w:after="120"/>
        <w:jc w:val="left"/>
      </w:pPr>
      <w:r>
        <w:t xml:space="preserve">Investitionsvolumen der bearbeiteten </w:t>
      </w:r>
      <w:r>
        <w:br/>
        <w:t>Projektteile (CHF, exkl. MwSt.):</w:t>
      </w:r>
      <w:r>
        <w:tab/>
      </w:r>
      <w:r>
        <w:tab/>
      </w:r>
      <w:r w:rsidRPr="000B705C">
        <w:rPr>
          <w:color w:val="0070C0"/>
        </w:rPr>
        <w:t>…</w:t>
      </w:r>
    </w:p>
    <w:p w14:paraId="16A20605" w14:textId="77777777" w:rsidR="00CF3BDF" w:rsidRDefault="00CF3BDF" w:rsidP="00CF3BDF">
      <w:pPr>
        <w:spacing w:before="240" w:after="120"/>
      </w:pPr>
      <w:r>
        <w:t>Honorarsumme (CHF):</w:t>
      </w:r>
      <w:r>
        <w:tab/>
      </w:r>
      <w:r>
        <w:tab/>
      </w:r>
      <w:r>
        <w:tab/>
      </w:r>
      <w:r w:rsidRPr="000B705C">
        <w:rPr>
          <w:color w:val="0070C0"/>
        </w:rPr>
        <w:t>…</w:t>
      </w:r>
    </w:p>
    <w:p w14:paraId="60CDB020" w14:textId="77777777" w:rsidR="00CF3BDF" w:rsidRDefault="00CF3BDF" w:rsidP="00CF3BDF">
      <w:pPr>
        <w:spacing w:before="360" w:after="120"/>
      </w:pPr>
      <w:r>
        <w:t>Zur Auskunftserteilung ermächtigte Kontaktperson des Referenz-Auftraggebers:</w:t>
      </w:r>
    </w:p>
    <w:p w14:paraId="4DEAB250" w14:textId="77777777" w:rsidR="00CF3BDF" w:rsidRDefault="00CF3BDF" w:rsidP="00CF3BDF">
      <w:pPr>
        <w:spacing w:before="120" w:after="120"/>
      </w:pPr>
      <w:r>
        <w:t>Auftraggeber:</w:t>
      </w:r>
      <w:r>
        <w:tab/>
      </w:r>
      <w:r>
        <w:tab/>
      </w:r>
      <w:r>
        <w:tab/>
      </w:r>
      <w:r w:rsidRPr="000B705C">
        <w:rPr>
          <w:color w:val="0070C0"/>
        </w:rPr>
        <w:t>…</w:t>
      </w:r>
    </w:p>
    <w:p w14:paraId="3FC7761D" w14:textId="77777777" w:rsidR="00CF3BDF" w:rsidRPr="00FD3F94" w:rsidRDefault="00CF3BDF" w:rsidP="00CF3BDF">
      <w:pPr>
        <w:spacing w:before="120" w:after="120"/>
        <w:rPr>
          <w:sz w:val="2"/>
        </w:rPr>
      </w:pPr>
      <w:r>
        <w:t>Funktion:</w:t>
      </w:r>
      <w:r>
        <w:tab/>
      </w:r>
      <w:r>
        <w:tab/>
      </w:r>
      <w:r>
        <w:tab/>
      </w:r>
      <w:r w:rsidRPr="000B705C">
        <w:rPr>
          <w:color w:val="0070C0"/>
        </w:rPr>
        <w:t>…</w:t>
      </w:r>
    </w:p>
    <w:p w14:paraId="620B0236" w14:textId="77777777" w:rsidR="00CF3BDF" w:rsidRDefault="00CF3BDF" w:rsidP="00CF3BDF">
      <w:pPr>
        <w:spacing w:before="120" w:after="120"/>
      </w:pPr>
      <w:r>
        <w:t>Name:</w:t>
      </w:r>
      <w:r>
        <w:tab/>
      </w:r>
      <w:r>
        <w:tab/>
      </w:r>
      <w:r>
        <w:tab/>
      </w:r>
      <w:r>
        <w:tab/>
      </w:r>
      <w:r w:rsidRPr="000B705C">
        <w:rPr>
          <w:color w:val="0070C0"/>
        </w:rPr>
        <w:t>…</w:t>
      </w:r>
    </w:p>
    <w:p w14:paraId="5B60BCFD" w14:textId="77777777" w:rsidR="00CF3BDF" w:rsidRDefault="00CF3BDF" w:rsidP="00CF3BDF">
      <w:pPr>
        <w:spacing w:before="120" w:after="120"/>
      </w:pPr>
      <w:r>
        <w:t>Adresse:</w:t>
      </w:r>
      <w:r>
        <w:tab/>
      </w:r>
      <w:r>
        <w:tab/>
      </w:r>
      <w:r>
        <w:tab/>
      </w:r>
      <w:r w:rsidRPr="000B705C">
        <w:rPr>
          <w:color w:val="0070C0"/>
        </w:rPr>
        <w:t>…</w:t>
      </w:r>
    </w:p>
    <w:p w14:paraId="293F1AEA" w14:textId="77777777" w:rsidR="00CF3BDF" w:rsidRDefault="00CF3BDF" w:rsidP="00CF3BDF">
      <w:pPr>
        <w:spacing w:before="120" w:after="120"/>
      </w:pPr>
      <w:r>
        <w:t>E-Mail:</w:t>
      </w:r>
      <w:r>
        <w:tab/>
      </w:r>
      <w:r>
        <w:tab/>
      </w:r>
      <w:r>
        <w:tab/>
      </w:r>
      <w:r>
        <w:tab/>
      </w:r>
      <w:r w:rsidRPr="000B705C">
        <w:rPr>
          <w:color w:val="0070C0"/>
        </w:rPr>
        <w:t>…</w:t>
      </w:r>
    </w:p>
    <w:p w14:paraId="74F85726" w14:textId="77777777" w:rsidR="00CF3BDF" w:rsidRDefault="00CF3BDF" w:rsidP="00CF3BDF">
      <w:pPr>
        <w:spacing w:before="120" w:after="360"/>
      </w:pPr>
      <w:r>
        <w:t>Telefon:</w:t>
      </w:r>
      <w:r>
        <w:tab/>
      </w:r>
      <w:r>
        <w:tab/>
      </w:r>
      <w:r>
        <w:tab/>
      </w:r>
      <w:r w:rsidRPr="000B705C">
        <w:rPr>
          <w:color w:val="0070C0"/>
        </w:rPr>
        <w:t>…</w:t>
      </w:r>
    </w:p>
    <w:p w14:paraId="76344C54" w14:textId="77777777" w:rsidR="00CF3BDF" w:rsidRDefault="00CF3BDF" w:rsidP="00CF3BDF">
      <w:pPr>
        <w:spacing w:before="360"/>
      </w:pPr>
      <w:r>
        <w:lastRenderedPageBreak/>
        <w:t>In welchem Sinne ist die Komplexität des angegebenen Projekts mit den vorliegenden Anforderungen vergleichbar?</w:t>
      </w:r>
    </w:p>
    <w:tbl>
      <w:tblPr>
        <w:tblW w:w="10080" w:type="dxa"/>
        <w:tblLook w:val="04A0" w:firstRow="1" w:lastRow="0" w:firstColumn="1" w:lastColumn="0" w:noHBand="0" w:noVBand="1"/>
      </w:tblPr>
      <w:tblGrid>
        <w:gridCol w:w="10080"/>
      </w:tblGrid>
      <w:tr w:rsidR="00CF3BDF" w14:paraId="5FC9843E" w14:textId="77777777" w:rsidTr="00670143">
        <w:trPr>
          <w:trHeight w:val="1134"/>
        </w:trPr>
        <w:tc>
          <w:tcPr>
            <w:tcW w:w="10080" w:type="dxa"/>
            <w:tcBorders>
              <w:top w:val="nil"/>
              <w:left w:val="nil"/>
              <w:bottom w:val="nil"/>
              <w:right w:val="nil"/>
              <w:tl2br w:val="nil"/>
              <w:tr2bl w:val="nil"/>
            </w:tcBorders>
            <w:shd w:val="clear" w:color="auto" w:fill="FFFFFF"/>
          </w:tcPr>
          <w:p w14:paraId="4F6138B6" w14:textId="77777777" w:rsidR="00CF3BDF" w:rsidRDefault="00CF3BDF" w:rsidP="00670143">
            <w:r>
              <w:rPr>
                <w:color w:val="0070C0"/>
              </w:rPr>
              <w:t>…</w:t>
            </w:r>
          </w:p>
        </w:tc>
      </w:tr>
    </w:tbl>
    <w:p w14:paraId="50E32E77" w14:textId="77777777" w:rsidR="00CF3BDF" w:rsidRDefault="00CF3BDF" w:rsidP="00CF3BDF">
      <w:pPr>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CF3BDF" w14:paraId="12A65CA4" w14:textId="77777777" w:rsidTr="00670143">
        <w:trPr>
          <w:trHeight w:val="1134"/>
        </w:trPr>
        <w:tc>
          <w:tcPr>
            <w:tcW w:w="10080" w:type="dxa"/>
            <w:tcBorders>
              <w:top w:val="nil"/>
              <w:left w:val="nil"/>
              <w:bottom w:val="nil"/>
              <w:right w:val="nil"/>
              <w:tl2br w:val="nil"/>
              <w:tr2bl w:val="nil"/>
            </w:tcBorders>
            <w:shd w:val="clear" w:color="auto" w:fill="FFFFFF"/>
          </w:tcPr>
          <w:p w14:paraId="367A734F" w14:textId="77777777" w:rsidR="00CF3BDF" w:rsidRDefault="00CF3BDF" w:rsidP="00670143">
            <w:r>
              <w:rPr>
                <w:color w:val="0070C0"/>
              </w:rPr>
              <w:t>…</w:t>
            </w:r>
          </w:p>
        </w:tc>
      </w:tr>
    </w:tbl>
    <w:p w14:paraId="373D5A6B" w14:textId="007F0D67" w:rsidR="00F75F45" w:rsidRDefault="005C1401">
      <w:pPr>
        <w:pStyle w:val="KBOBTitel2"/>
        <w:pageBreakBefore/>
      </w:pPr>
      <w:r>
        <w:lastRenderedPageBreak/>
        <w:t>EK2: Wirtschaftliche / finanzielle Leistungsfähigkeit</w:t>
      </w:r>
    </w:p>
    <w:p w14:paraId="44A9C9AF" w14:textId="77777777" w:rsidR="005C1401" w:rsidRDefault="005C1401" w:rsidP="005C1401">
      <w:pPr>
        <w:pStyle w:val="KBOBTitel1"/>
        <w:numPr>
          <w:ilvl w:val="0"/>
          <w:numId w:val="0"/>
        </w:numPr>
        <w:ind w:left="567" w:hanging="567"/>
      </w:pPr>
      <w:r w:rsidRPr="005C1401">
        <w:rPr>
          <w:rFonts w:cs="Arial"/>
          <w:b w:val="0"/>
        </w:rPr>
        <w:t>Für den Anbieter: Jahresumsatz Anbieter &gt; doppelter Jahresumsatz des Auftrages</w:t>
      </w:r>
    </w:p>
    <w:p w14:paraId="40AB205B" w14:textId="77777777" w:rsidR="005C1401" w:rsidRDefault="005C1401" w:rsidP="005C1401">
      <w:pPr>
        <w:pStyle w:val="KBOBTitel1"/>
      </w:pPr>
    </w:p>
    <w:tbl>
      <w:tblPr>
        <w:tblW w:w="10065" w:type="dxa"/>
        <w:tblLayout w:type="fixed"/>
        <w:tblCellMar>
          <w:left w:w="0" w:type="dxa"/>
          <w:right w:w="0" w:type="dxa"/>
        </w:tblCellMar>
        <w:tblLook w:val="01E0" w:firstRow="1" w:lastRow="1" w:firstColumn="1" w:lastColumn="1" w:noHBand="0" w:noVBand="0"/>
      </w:tblPr>
      <w:tblGrid>
        <w:gridCol w:w="567"/>
        <w:gridCol w:w="9498"/>
      </w:tblGrid>
      <w:tr w:rsidR="005C1401" w:rsidRPr="00FA0750" w14:paraId="6026E34B" w14:textId="77777777" w:rsidTr="00670143">
        <w:tc>
          <w:tcPr>
            <w:tcW w:w="567" w:type="dxa"/>
          </w:tcPr>
          <w:p w14:paraId="00051E7A" w14:textId="77777777" w:rsidR="005C1401" w:rsidRPr="00FA0750" w:rsidRDefault="005C1401" w:rsidP="00670143">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tcPr>
          <w:p w14:paraId="5F6ED282" w14:textId="77777777" w:rsidR="005C1401" w:rsidRDefault="005C1401" w:rsidP="00670143">
            <w:r w:rsidRPr="00FA0750">
              <w:rPr>
                <w:szCs w:val="20"/>
              </w:rPr>
              <w:t xml:space="preserve">Wir bestätigen mit unserer Unterschrift </w:t>
            </w:r>
            <w:r>
              <w:rPr>
                <w:szCs w:val="20"/>
              </w:rPr>
              <w:t>auf Seite 1 dieser Angebotsunterlagen</w:t>
            </w:r>
            <w:r w:rsidRPr="00FA0750">
              <w:rPr>
                <w:szCs w:val="20"/>
              </w:rPr>
              <w:t xml:space="preserve">, dass </w:t>
            </w:r>
            <w:r>
              <w:t>der Jahresumsatz für das Jahr 2019 mehr als das doppelte des durchschnittlichen Jahresumsatzes des Auftrages beträgt:</w:t>
            </w:r>
          </w:p>
          <w:p w14:paraId="398EBB2A" w14:textId="08356B1E" w:rsidR="005C1401" w:rsidRDefault="005C1401" w:rsidP="00670143">
            <w:pPr>
              <w:spacing w:before="360" w:after="120"/>
            </w:pPr>
            <w:r>
              <w:rPr>
                <w:rFonts w:cs="Arial"/>
              </w:rPr>
              <w:t>Jahresumsatz des Anbieters im Jahr 2020 [CHF]</w:t>
            </w:r>
            <w:r>
              <w:t>:</w:t>
            </w:r>
            <w:r>
              <w:tab/>
            </w:r>
            <w:r>
              <w:tab/>
            </w:r>
            <w:r w:rsidRPr="000B705C">
              <w:rPr>
                <w:color w:val="0070C0"/>
              </w:rPr>
              <w:t>…</w:t>
            </w:r>
          </w:p>
          <w:p w14:paraId="33AF1E37" w14:textId="77777777" w:rsidR="005C1401" w:rsidRPr="00FA0750" w:rsidRDefault="005C1401" w:rsidP="00670143">
            <w:pPr>
              <w:rPr>
                <w:szCs w:val="20"/>
              </w:rPr>
            </w:pPr>
          </w:p>
        </w:tc>
      </w:tr>
    </w:tbl>
    <w:p w14:paraId="509E17EE" w14:textId="77777777" w:rsidR="00F75F45" w:rsidRDefault="00F75F45">
      <w:pPr>
        <w:spacing w:before="0"/>
      </w:pPr>
    </w:p>
    <w:p w14:paraId="5C08F255" w14:textId="77777777" w:rsidR="00F75F45" w:rsidRDefault="00F75F45">
      <w:pPr>
        <w:spacing w:before="0"/>
      </w:pPr>
    </w:p>
    <w:p w14:paraId="32521D18" w14:textId="77777777" w:rsidR="005C1401" w:rsidRDefault="005C1401">
      <w:pPr>
        <w:spacing w:before="0" w:after="0" w:line="240" w:lineRule="auto"/>
        <w:jc w:val="left"/>
        <w:rPr>
          <w:b/>
        </w:rPr>
      </w:pPr>
      <w:r>
        <w:br w:type="page"/>
      </w:r>
    </w:p>
    <w:p w14:paraId="5E457DCB" w14:textId="4CDAC43C" w:rsidR="00F75F45" w:rsidRDefault="005C1401">
      <w:pPr>
        <w:pStyle w:val="KBOBTitel2"/>
      </w:pPr>
      <w:r>
        <w:lastRenderedPageBreak/>
        <w:t xml:space="preserve">EK3: Qualifikation Projektleiter und </w:t>
      </w:r>
      <w:r w:rsidR="00383F7F">
        <w:t>Bauleiter</w:t>
      </w:r>
    </w:p>
    <w:p w14:paraId="0702924F" w14:textId="67435EDE" w:rsidR="005C1401" w:rsidRDefault="005C1401" w:rsidP="005C1401">
      <w:pPr>
        <w:spacing w:before="360" w:after="120"/>
      </w:pPr>
      <w:r w:rsidRPr="00D24FE5">
        <w:rPr>
          <w:rFonts w:cs="Arial"/>
          <w:b/>
          <w:noProof/>
        </w:rPr>
        <w:t xml:space="preserve">EK3.1: </w:t>
      </w:r>
      <w:r>
        <w:rPr>
          <w:rFonts w:cs="Arial"/>
          <w:b/>
          <w:noProof/>
        </w:rPr>
        <w:t>Qualifikation Projektleiter</w:t>
      </w:r>
    </w:p>
    <w:p w14:paraId="450FFD4E" w14:textId="77777777" w:rsidR="005C1401" w:rsidRDefault="005C1401" w:rsidP="005C1401">
      <w:r>
        <w:t>Für den Projektleiter:</w:t>
      </w:r>
    </w:p>
    <w:p w14:paraId="2EDD9DFC" w14:textId="7D576154" w:rsidR="005C1401" w:rsidRDefault="00D87434">
      <w:pPr>
        <w:spacing w:after="360"/>
      </w:pPr>
      <w:r w:rsidRPr="00D87434">
        <w:t>1 Referenzprojekt, in welchem die Person in gleichwertiger Funktion oder Stv.-Funktion Leistungen mit vergleich-barer Komplexität und aus den gleichen Fachbereichen für ein Hochleistungsstrassen-Infrastrukturprojekt (HLS; richtungsgetrennt und mindestens 2 Fahrspuren pro Richtung) mit einem Investitionsvolumen der bearbeiteten Projektteile von mindestens 1 Mio. CHF (exkl. MwSt.) erbracht hat. Die Person muss diese Leistungen in der Phase Massnahmenprojekt nach NSG/NSV oder vergleichbarer Phase erbracht haben und die Phase muss abgeschlossen sein.</w:t>
      </w:r>
    </w:p>
    <w:p w14:paraId="3E5B9D9A" w14:textId="6BEBCA7A" w:rsidR="00F75F45" w:rsidRDefault="00F75F45">
      <w:pPr>
        <w:tabs>
          <w:tab w:val="left" w:pos="720"/>
          <w:tab w:val="left" w:pos="9360"/>
        </w:tabs>
        <w:ind w:left="720" w:hanging="720"/>
      </w:pPr>
    </w:p>
    <w:p w14:paraId="3C231BFF" w14:textId="77777777" w:rsidR="005356AB" w:rsidRDefault="005356AB">
      <w:pPr>
        <w:spacing w:before="0" w:after="0" w:line="240" w:lineRule="auto"/>
        <w:jc w:val="left"/>
        <w:rPr>
          <w:b/>
        </w:rPr>
      </w:pPr>
      <w:r>
        <w:br w:type="page"/>
      </w:r>
    </w:p>
    <w:p w14:paraId="64395734" w14:textId="77777777" w:rsidR="005356AB" w:rsidRDefault="005356AB" w:rsidP="005356AB">
      <w:pPr>
        <w:pStyle w:val="KBOBTitel3"/>
        <w:numPr>
          <w:ilvl w:val="0"/>
          <w:numId w:val="0"/>
        </w:numPr>
        <w:ind w:left="1134" w:hanging="1134"/>
      </w:pPr>
      <w:r>
        <w:lastRenderedPageBreak/>
        <w:t>EK3.1: Qualifikation Projektleiter</w:t>
      </w:r>
    </w:p>
    <w:p w14:paraId="06D34940" w14:textId="77777777" w:rsidR="005356AB" w:rsidRDefault="005356AB" w:rsidP="005356AB">
      <w:pPr>
        <w:spacing w:before="120" w:after="120"/>
        <w:rPr>
          <w:color w:val="0070C0"/>
        </w:rPr>
      </w:pPr>
      <w:r>
        <w:t>Name:</w:t>
      </w:r>
      <w:r>
        <w:tab/>
      </w:r>
      <w:r>
        <w:tab/>
      </w:r>
      <w:r>
        <w:tab/>
      </w:r>
      <w:r>
        <w:tab/>
      </w:r>
      <w:r>
        <w:tab/>
      </w:r>
      <w:r w:rsidRPr="000B705C">
        <w:rPr>
          <w:color w:val="0070C0"/>
        </w:rPr>
        <w:t>…</w:t>
      </w:r>
    </w:p>
    <w:p w14:paraId="72ADCA2E" w14:textId="77777777" w:rsidR="005356AB" w:rsidRDefault="005356AB" w:rsidP="005356AB">
      <w:pPr>
        <w:spacing w:before="120" w:after="120"/>
        <w:rPr>
          <w:color w:val="0070C0"/>
        </w:rPr>
      </w:pPr>
      <w:r w:rsidRPr="00070EC5">
        <w:t>Vorname:</w:t>
      </w:r>
      <w:r>
        <w:rPr>
          <w:color w:val="0070C0"/>
        </w:rPr>
        <w:tab/>
      </w:r>
      <w:r>
        <w:rPr>
          <w:color w:val="0070C0"/>
        </w:rPr>
        <w:tab/>
      </w:r>
      <w:r>
        <w:rPr>
          <w:color w:val="0070C0"/>
        </w:rPr>
        <w:tab/>
      </w:r>
      <w:r>
        <w:rPr>
          <w:color w:val="0070C0"/>
        </w:rPr>
        <w:tab/>
      </w:r>
      <w:r w:rsidRPr="00070EC5">
        <w:rPr>
          <w:color w:val="0070C0"/>
        </w:rPr>
        <w:t>…</w:t>
      </w:r>
    </w:p>
    <w:p w14:paraId="10322DD1" w14:textId="77777777" w:rsidR="005356AB" w:rsidRDefault="005356AB" w:rsidP="005356AB">
      <w:pPr>
        <w:spacing w:before="240" w:after="120"/>
        <w:rPr>
          <w:color w:val="0070C0"/>
        </w:rPr>
      </w:pPr>
      <w:r w:rsidRPr="00070EC5">
        <w:t>Firma:</w:t>
      </w:r>
      <w:r w:rsidRPr="00070EC5">
        <w:tab/>
      </w:r>
      <w:r>
        <w:rPr>
          <w:color w:val="0070C0"/>
        </w:rPr>
        <w:tab/>
      </w:r>
      <w:r>
        <w:rPr>
          <w:color w:val="0070C0"/>
        </w:rPr>
        <w:tab/>
      </w:r>
      <w:r>
        <w:rPr>
          <w:color w:val="0070C0"/>
        </w:rPr>
        <w:tab/>
      </w:r>
      <w:r>
        <w:rPr>
          <w:color w:val="0070C0"/>
        </w:rPr>
        <w:tab/>
      </w:r>
      <w:r w:rsidRPr="00070EC5">
        <w:rPr>
          <w:color w:val="0070C0"/>
        </w:rPr>
        <w:t>…</w:t>
      </w:r>
    </w:p>
    <w:p w14:paraId="70145C00" w14:textId="77777777" w:rsidR="005356AB" w:rsidRDefault="005356AB" w:rsidP="005356AB">
      <w:pPr>
        <w:spacing w:before="120" w:after="120"/>
        <w:rPr>
          <w:color w:val="0070C0"/>
        </w:rPr>
      </w:pPr>
      <w:r w:rsidRPr="00070EC5">
        <w:t>Funktion in der Firma:</w:t>
      </w:r>
      <w:r w:rsidRPr="00070EC5">
        <w:tab/>
      </w:r>
      <w:r>
        <w:rPr>
          <w:color w:val="0070C0"/>
        </w:rPr>
        <w:tab/>
      </w:r>
      <w:r>
        <w:rPr>
          <w:color w:val="0070C0"/>
        </w:rPr>
        <w:tab/>
      </w:r>
      <w:r w:rsidRPr="00070EC5">
        <w:rPr>
          <w:color w:val="0070C0"/>
        </w:rPr>
        <w:t>…</w:t>
      </w:r>
    </w:p>
    <w:p w14:paraId="581A6B3A" w14:textId="77777777" w:rsidR="005356AB" w:rsidRDefault="005356AB" w:rsidP="005356AB">
      <w:pPr>
        <w:spacing w:before="120"/>
      </w:pPr>
    </w:p>
    <w:p w14:paraId="08907A66" w14:textId="38D36F3F" w:rsidR="005356AB" w:rsidRPr="007F6552" w:rsidRDefault="005356AB" w:rsidP="005356AB">
      <w:pPr>
        <w:spacing w:before="0" w:after="120"/>
        <w:rPr>
          <w:b/>
          <w:i/>
        </w:rPr>
      </w:pPr>
      <w:r w:rsidRPr="007F6552">
        <w:rPr>
          <w:b/>
          <w:i/>
        </w:rPr>
        <w:t>Referenz</w:t>
      </w:r>
      <w:r>
        <w:rPr>
          <w:b/>
          <w:i/>
        </w:rPr>
        <w:t>projekt</w:t>
      </w:r>
      <w:r w:rsidRPr="007F6552">
        <w:rPr>
          <w:b/>
          <w:i/>
        </w:rPr>
        <w:t xml:space="preserve"> </w:t>
      </w:r>
      <w:r w:rsidR="00670143">
        <w:rPr>
          <w:b/>
          <w:i/>
        </w:rPr>
        <w:t>1</w:t>
      </w:r>
    </w:p>
    <w:p w14:paraId="29B444DE" w14:textId="77777777" w:rsidR="005356AB" w:rsidRDefault="005356AB" w:rsidP="005356AB">
      <w:pPr>
        <w:spacing w:before="120" w:after="120"/>
      </w:pPr>
      <w:r>
        <w:t>Projekt:</w:t>
      </w:r>
      <w:r>
        <w:tab/>
      </w:r>
      <w:r>
        <w:tab/>
      </w:r>
      <w:r>
        <w:tab/>
      </w:r>
      <w:r>
        <w:tab/>
      </w:r>
      <w:r>
        <w:tab/>
      </w:r>
      <w:r w:rsidRPr="000B705C">
        <w:rPr>
          <w:color w:val="0070C0"/>
        </w:rPr>
        <w:t>…</w:t>
      </w:r>
    </w:p>
    <w:p w14:paraId="03C2B9C4" w14:textId="77777777" w:rsidR="005356AB" w:rsidRDefault="005356AB" w:rsidP="005356AB">
      <w:pPr>
        <w:spacing w:before="120" w:after="120"/>
        <w:rPr>
          <w:color w:val="0070C0"/>
        </w:rPr>
      </w:pPr>
      <w:r>
        <w:t>Funktion der Person im Projekt:</w:t>
      </w:r>
      <w:r>
        <w:tab/>
      </w:r>
      <w:r>
        <w:tab/>
      </w:r>
      <w:r w:rsidRPr="000B705C">
        <w:rPr>
          <w:color w:val="0070C0"/>
        </w:rPr>
        <w:t>…</w:t>
      </w:r>
    </w:p>
    <w:p w14:paraId="605D41C2" w14:textId="77777777" w:rsidR="005356AB" w:rsidRDefault="005356AB" w:rsidP="005356AB">
      <w:pPr>
        <w:spacing w:before="120" w:after="120"/>
        <w:jc w:val="left"/>
      </w:pPr>
      <w:r>
        <w:t xml:space="preserve">Person bei Projektabwicklung </w:t>
      </w:r>
      <w:r>
        <w:br/>
        <w:t>angestellt bei Firma:</w:t>
      </w:r>
      <w:r>
        <w:tab/>
      </w:r>
      <w:r>
        <w:tab/>
      </w:r>
      <w:r>
        <w:tab/>
      </w:r>
      <w:r w:rsidRPr="000B705C">
        <w:rPr>
          <w:color w:val="0070C0"/>
        </w:rPr>
        <w:t>…</w:t>
      </w:r>
    </w:p>
    <w:p w14:paraId="74B09A19" w14:textId="77777777" w:rsidR="005356AB" w:rsidRDefault="005356AB" w:rsidP="005356AB">
      <w:pPr>
        <w:spacing w:before="360" w:after="120"/>
      </w:pPr>
      <w:r>
        <w:t>Kurzer Projektbeschrieb:</w:t>
      </w:r>
      <w:r>
        <w:tab/>
      </w:r>
      <w:r>
        <w:tab/>
      </w:r>
      <w:r w:rsidRPr="000B705C">
        <w:rPr>
          <w:color w:val="0070C0"/>
        </w:rPr>
        <w:t>…</w:t>
      </w:r>
    </w:p>
    <w:p w14:paraId="36149D21" w14:textId="43467050" w:rsidR="005356AB" w:rsidRDefault="00670143" w:rsidP="005356AB">
      <w:pPr>
        <w:spacing w:before="240"/>
        <w:ind w:left="3544" w:hanging="3544"/>
      </w:pPr>
      <w:r w:rsidRPr="00670143">
        <w:t>Hochleistungsstrassen-Infrastrukturprojekt</w:t>
      </w:r>
      <w:r w:rsidR="005356AB">
        <w:t>:</w:t>
      </w:r>
    </w:p>
    <w:p w14:paraId="4FDCD221" w14:textId="77777777" w:rsidR="005356AB" w:rsidRDefault="005356AB" w:rsidP="005356AB">
      <w:pPr>
        <w:spacing w:before="120" w:after="120"/>
        <w:ind w:left="3686" w:hanging="142"/>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Nein</w:t>
      </w:r>
    </w:p>
    <w:p w14:paraId="65761F57" w14:textId="77777777" w:rsidR="005356AB" w:rsidRDefault="005356AB" w:rsidP="005356AB">
      <w:pPr>
        <w:spacing w:before="120" w:after="120"/>
        <w:ind w:left="3544"/>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Ja; Beschrieb / Nachweis und Erläuterung:</w:t>
      </w:r>
    </w:p>
    <w:p w14:paraId="7F9D4742" w14:textId="77777777" w:rsidR="005356AB" w:rsidRDefault="005356AB" w:rsidP="005356AB">
      <w:pPr>
        <w:spacing w:before="120" w:after="120"/>
        <w:ind w:left="3544"/>
      </w:pPr>
      <w:r w:rsidRPr="000B705C">
        <w:rPr>
          <w:color w:val="0070C0"/>
        </w:rPr>
        <w:t>…</w:t>
      </w:r>
    </w:p>
    <w:p w14:paraId="4FC3BC71" w14:textId="77777777" w:rsidR="005356AB" w:rsidRDefault="005356AB" w:rsidP="005356AB">
      <w:pPr>
        <w:spacing w:before="240" w:after="120"/>
      </w:pPr>
      <w:r>
        <w:t>Leistungen der Person:</w:t>
      </w:r>
      <w:r>
        <w:tab/>
      </w:r>
      <w:r>
        <w:tab/>
      </w:r>
      <w:r>
        <w:tab/>
      </w:r>
      <w:r w:rsidRPr="00640278">
        <w:rPr>
          <w:color w:val="0070C0"/>
        </w:rPr>
        <w:t>…</w:t>
      </w:r>
    </w:p>
    <w:p w14:paraId="2321127F" w14:textId="77777777" w:rsidR="005356AB" w:rsidRDefault="005356AB" w:rsidP="005356AB">
      <w:pPr>
        <w:spacing w:before="240" w:after="120"/>
        <w:ind w:left="3545" w:hanging="3545"/>
        <w:jc w:val="left"/>
      </w:pPr>
      <w:r>
        <w:t>Bearbeitete Phase nach NSG/NSV oder vergleichbar:</w:t>
      </w:r>
      <w:r>
        <w:tab/>
      </w:r>
    </w:p>
    <w:p w14:paraId="46CF44A3" w14:textId="77777777" w:rsidR="005356AB" w:rsidRPr="001D2060" w:rsidRDefault="005356AB" w:rsidP="005356AB">
      <w:pPr>
        <w:pStyle w:val="Listenabsatz"/>
        <w:numPr>
          <w:ilvl w:val="0"/>
          <w:numId w:val="33"/>
        </w:numPr>
        <w:spacing w:before="240"/>
        <w:ind w:left="568" w:hanging="284"/>
        <w:contextualSpacing w:val="0"/>
        <w:jc w:val="left"/>
      </w:pPr>
      <w:r>
        <w:t>Massnahmenprojekt: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18890B64" w14:textId="77777777" w:rsidR="005356AB" w:rsidRDefault="005356AB" w:rsidP="005356AB">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5C86BD90" w14:textId="77777777" w:rsidR="005356AB" w:rsidRDefault="005356AB" w:rsidP="005356AB">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38232D08" w14:textId="77777777" w:rsidR="005356AB" w:rsidRDefault="005356AB" w:rsidP="005356AB">
      <w:pPr>
        <w:spacing w:before="240" w:after="120"/>
        <w:jc w:val="left"/>
        <w:rPr>
          <w:color w:val="0070C0"/>
        </w:rPr>
      </w:pPr>
      <w:r>
        <w:t xml:space="preserve">Investitionsvolumen der bearbeiteten </w:t>
      </w:r>
      <w:r>
        <w:br/>
        <w:t>Projektteile (CHF, exkl. MwSt.):</w:t>
      </w:r>
      <w:r>
        <w:tab/>
      </w:r>
      <w:r>
        <w:tab/>
      </w:r>
      <w:r w:rsidRPr="000B705C">
        <w:rPr>
          <w:color w:val="0070C0"/>
        </w:rPr>
        <w:t>…</w:t>
      </w:r>
    </w:p>
    <w:p w14:paraId="38835F14" w14:textId="77777777" w:rsidR="005356AB" w:rsidRDefault="005356AB" w:rsidP="005356AB">
      <w:pPr>
        <w:spacing w:before="240" w:after="120"/>
        <w:jc w:val="left"/>
      </w:pPr>
      <w:r>
        <w:t>Honorarsumme (CHF):</w:t>
      </w:r>
      <w:r>
        <w:tab/>
      </w:r>
      <w:r>
        <w:tab/>
      </w:r>
      <w:r>
        <w:tab/>
      </w:r>
      <w:r w:rsidRPr="000B705C">
        <w:rPr>
          <w:color w:val="0070C0"/>
        </w:rPr>
        <w:t>…</w:t>
      </w:r>
    </w:p>
    <w:p w14:paraId="22E34D92" w14:textId="77777777" w:rsidR="005356AB" w:rsidRDefault="005356AB" w:rsidP="005356AB">
      <w:pPr>
        <w:spacing w:before="360" w:after="120"/>
      </w:pPr>
      <w:r>
        <w:t>Zur Auskunftserteilung ermächtigte Kontaktperson des Referenz-Auftraggebers:</w:t>
      </w:r>
    </w:p>
    <w:p w14:paraId="0523A293" w14:textId="77777777" w:rsidR="005356AB" w:rsidRDefault="005356AB" w:rsidP="005356AB">
      <w:pPr>
        <w:spacing w:before="120" w:after="120"/>
      </w:pPr>
      <w:r>
        <w:t>Auftraggeber:</w:t>
      </w:r>
      <w:r>
        <w:tab/>
      </w:r>
      <w:r>
        <w:tab/>
      </w:r>
      <w:r>
        <w:tab/>
      </w:r>
      <w:r w:rsidRPr="000B705C">
        <w:rPr>
          <w:color w:val="0070C0"/>
        </w:rPr>
        <w:t>…</w:t>
      </w:r>
    </w:p>
    <w:p w14:paraId="43208E49" w14:textId="77777777" w:rsidR="005356AB" w:rsidRPr="00FD3F94" w:rsidRDefault="005356AB" w:rsidP="005356AB">
      <w:pPr>
        <w:spacing w:before="120" w:after="120"/>
        <w:rPr>
          <w:sz w:val="2"/>
        </w:rPr>
      </w:pPr>
      <w:r>
        <w:t>Funktion:</w:t>
      </w:r>
      <w:r>
        <w:tab/>
      </w:r>
      <w:r>
        <w:tab/>
      </w:r>
      <w:r>
        <w:tab/>
      </w:r>
      <w:r w:rsidRPr="000B705C">
        <w:rPr>
          <w:color w:val="0070C0"/>
        </w:rPr>
        <w:t>…</w:t>
      </w:r>
    </w:p>
    <w:p w14:paraId="52FF58CA" w14:textId="77777777" w:rsidR="005356AB" w:rsidRDefault="005356AB" w:rsidP="005356AB">
      <w:pPr>
        <w:spacing w:before="120" w:after="120"/>
      </w:pPr>
      <w:r>
        <w:t>Name:</w:t>
      </w:r>
      <w:r>
        <w:tab/>
      </w:r>
      <w:r>
        <w:tab/>
      </w:r>
      <w:r>
        <w:tab/>
      </w:r>
      <w:r>
        <w:tab/>
      </w:r>
      <w:r w:rsidRPr="000B705C">
        <w:rPr>
          <w:color w:val="0070C0"/>
        </w:rPr>
        <w:t>…</w:t>
      </w:r>
    </w:p>
    <w:p w14:paraId="28FE2828" w14:textId="77777777" w:rsidR="005356AB" w:rsidRDefault="005356AB" w:rsidP="005356AB">
      <w:pPr>
        <w:spacing w:before="120" w:after="120"/>
      </w:pPr>
      <w:r>
        <w:t>Adresse:</w:t>
      </w:r>
      <w:r>
        <w:tab/>
      </w:r>
      <w:r>
        <w:tab/>
      </w:r>
      <w:r>
        <w:tab/>
      </w:r>
      <w:r w:rsidRPr="000B705C">
        <w:rPr>
          <w:color w:val="0070C0"/>
        </w:rPr>
        <w:t>…</w:t>
      </w:r>
    </w:p>
    <w:p w14:paraId="39575A27" w14:textId="77777777" w:rsidR="005356AB" w:rsidRDefault="005356AB" w:rsidP="005356AB">
      <w:pPr>
        <w:spacing w:before="120" w:after="120"/>
      </w:pPr>
      <w:r>
        <w:t>E-Mail:</w:t>
      </w:r>
      <w:r>
        <w:tab/>
      </w:r>
      <w:r>
        <w:tab/>
      </w:r>
      <w:r>
        <w:tab/>
      </w:r>
      <w:r>
        <w:tab/>
      </w:r>
      <w:r w:rsidRPr="000B705C">
        <w:rPr>
          <w:color w:val="0070C0"/>
        </w:rPr>
        <w:t>…</w:t>
      </w:r>
    </w:p>
    <w:p w14:paraId="672A58EA" w14:textId="77777777" w:rsidR="005356AB" w:rsidRDefault="005356AB" w:rsidP="005356AB">
      <w:pPr>
        <w:spacing w:before="120" w:after="360"/>
      </w:pPr>
      <w:r>
        <w:t>Telefon:</w:t>
      </w:r>
      <w:r>
        <w:tab/>
      </w:r>
      <w:r>
        <w:tab/>
      </w:r>
      <w:r>
        <w:tab/>
      </w:r>
      <w:r w:rsidRPr="000B705C">
        <w:rPr>
          <w:color w:val="0070C0"/>
        </w:rPr>
        <w:t>…</w:t>
      </w:r>
    </w:p>
    <w:p w14:paraId="5EA20589" w14:textId="77777777" w:rsidR="005356AB" w:rsidRDefault="005356AB" w:rsidP="005356AB">
      <w:pPr>
        <w:spacing w:before="360"/>
      </w:pPr>
      <w:r>
        <w:t>In welchem Sinne ist die Komplexität des angegebenen Projekts mit den vorliegenden Anforderungen vergleichbar?</w:t>
      </w:r>
    </w:p>
    <w:tbl>
      <w:tblPr>
        <w:tblW w:w="10147" w:type="dxa"/>
        <w:tblLook w:val="04A0" w:firstRow="1" w:lastRow="0" w:firstColumn="1" w:lastColumn="0" w:noHBand="0" w:noVBand="1"/>
      </w:tblPr>
      <w:tblGrid>
        <w:gridCol w:w="10147"/>
      </w:tblGrid>
      <w:tr w:rsidR="005356AB" w14:paraId="15AA61A2" w14:textId="77777777" w:rsidTr="00670143">
        <w:trPr>
          <w:trHeight w:val="756"/>
        </w:trPr>
        <w:tc>
          <w:tcPr>
            <w:tcW w:w="10147" w:type="dxa"/>
            <w:tcBorders>
              <w:top w:val="nil"/>
              <w:left w:val="nil"/>
              <w:bottom w:val="nil"/>
              <w:right w:val="nil"/>
              <w:tl2br w:val="nil"/>
              <w:tr2bl w:val="nil"/>
            </w:tcBorders>
            <w:shd w:val="clear" w:color="auto" w:fill="FFFFFF"/>
          </w:tcPr>
          <w:p w14:paraId="08BB54A1" w14:textId="77777777" w:rsidR="005356AB" w:rsidRDefault="005356AB" w:rsidP="00670143">
            <w:r>
              <w:rPr>
                <w:color w:val="0070C0"/>
              </w:rPr>
              <w:lastRenderedPageBreak/>
              <w:t>…</w:t>
            </w:r>
          </w:p>
        </w:tc>
      </w:tr>
    </w:tbl>
    <w:p w14:paraId="44703FB8" w14:textId="77777777" w:rsidR="005356AB" w:rsidRDefault="005356AB" w:rsidP="005356AB">
      <w:pPr>
        <w:keepNext/>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5356AB" w14:paraId="15435596" w14:textId="77777777" w:rsidTr="00670143">
        <w:trPr>
          <w:trHeight w:val="1134"/>
        </w:trPr>
        <w:tc>
          <w:tcPr>
            <w:tcW w:w="10080" w:type="dxa"/>
            <w:tcBorders>
              <w:top w:val="nil"/>
              <w:left w:val="nil"/>
              <w:bottom w:val="nil"/>
              <w:right w:val="nil"/>
              <w:tl2br w:val="nil"/>
              <w:tr2bl w:val="nil"/>
            </w:tcBorders>
            <w:shd w:val="clear" w:color="auto" w:fill="FFFFFF"/>
          </w:tcPr>
          <w:p w14:paraId="214954B5" w14:textId="77777777" w:rsidR="005356AB" w:rsidRDefault="005356AB" w:rsidP="00670143">
            <w:r>
              <w:rPr>
                <w:color w:val="0070C0"/>
              </w:rPr>
              <w:t>…</w:t>
            </w:r>
          </w:p>
        </w:tc>
      </w:tr>
    </w:tbl>
    <w:p w14:paraId="78E389DF" w14:textId="77777777" w:rsidR="00670143" w:rsidRDefault="00670143" w:rsidP="005356AB">
      <w:pPr>
        <w:spacing w:before="0" w:after="0" w:line="240" w:lineRule="auto"/>
        <w:jc w:val="left"/>
      </w:pPr>
    </w:p>
    <w:p w14:paraId="7E266E23" w14:textId="77777777" w:rsidR="00670143" w:rsidRDefault="00670143" w:rsidP="005356AB">
      <w:pPr>
        <w:spacing w:before="0" w:after="0" w:line="240" w:lineRule="auto"/>
        <w:jc w:val="left"/>
      </w:pPr>
    </w:p>
    <w:p w14:paraId="65C2059C" w14:textId="77777777" w:rsidR="002B5E76" w:rsidRDefault="002B5E76">
      <w:pPr>
        <w:spacing w:before="0" w:after="0" w:line="240" w:lineRule="auto"/>
        <w:jc w:val="left"/>
        <w:rPr>
          <w:b/>
        </w:rPr>
      </w:pPr>
      <w:r>
        <w:br w:type="page"/>
      </w:r>
    </w:p>
    <w:p w14:paraId="77D026D9" w14:textId="128DD21B" w:rsidR="00D87434" w:rsidRDefault="00D87434" w:rsidP="00D87434">
      <w:pPr>
        <w:pStyle w:val="KBOBTitel2"/>
      </w:pPr>
      <w:r>
        <w:lastRenderedPageBreak/>
        <w:t>EK3: Qualifikation Projektleiter und Bauleiter</w:t>
      </w:r>
    </w:p>
    <w:p w14:paraId="5C2889F7" w14:textId="77777777" w:rsidR="00D87434" w:rsidRDefault="00D87434" w:rsidP="00D87434">
      <w:pPr>
        <w:spacing w:before="360" w:after="120"/>
      </w:pPr>
      <w:r w:rsidRPr="00D24FE5">
        <w:rPr>
          <w:rFonts w:cs="Arial"/>
          <w:b/>
          <w:noProof/>
        </w:rPr>
        <w:t>EK3.</w:t>
      </w:r>
      <w:r>
        <w:rPr>
          <w:rFonts w:cs="Arial"/>
          <w:b/>
          <w:noProof/>
        </w:rPr>
        <w:t>2</w:t>
      </w:r>
      <w:r w:rsidRPr="00D24FE5">
        <w:rPr>
          <w:rFonts w:cs="Arial"/>
          <w:b/>
          <w:noProof/>
        </w:rPr>
        <w:t xml:space="preserve">: </w:t>
      </w:r>
      <w:r>
        <w:rPr>
          <w:rFonts w:cs="Arial"/>
          <w:b/>
          <w:noProof/>
        </w:rPr>
        <w:t>Qualifikation Bauleiter</w:t>
      </w:r>
    </w:p>
    <w:p w14:paraId="1A41B96D" w14:textId="77777777" w:rsidR="00D87434" w:rsidRDefault="00D87434" w:rsidP="00D87434">
      <w:r>
        <w:t>Für den Bauleiter:</w:t>
      </w:r>
    </w:p>
    <w:p w14:paraId="66734544" w14:textId="77777777" w:rsidR="00D87434" w:rsidRPr="00135B28" w:rsidRDefault="00D87434" w:rsidP="00D87434">
      <w:r w:rsidRPr="00D87434">
        <w:t>1 Referenzprojekt, in welchem die Person in gleichwertiger Funktion oder Stv.-Funktion Leistungen mit vergleich-barer Komplexität und aus den gleichen Fachbereichen für ein Hochleistungsstrassen-Infrastrukturprojekt (HLS; richtungsgetrennt und mindestens 2 Fahrspuren pro Richtung) mit einem Investitionsvolumen der bearbeiteten Projektteile von mindestens 1 Mio. CHF (exkl. MwSt.) erbracht hat. Die Person muss diese Leistungen in der Phase Massnahmenausführung nach NSG/NSV oder vergleichbarer Phase erbracht haben und die Phase muss abgeschlossen sein.</w:t>
      </w:r>
    </w:p>
    <w:p w14:paraId="6F352428" w14:textId="77777777" w:rsidR="00D87434" w:rsidRDefault="00D87434" w:rsidP="00D87434">
      <w:pPr>
        <w:tabs>
          <w:tab w:val="left" w:pos="720"/>
          <w:tab w:val="left" w:pos="9360"/>
        </w:tabs>
        <w:ind w:left="720" w:hanging="720"/>
      </w:pPr>
    </w:p>
    <w:p w14:paraId="64B9064B" w14:textId="77777777" w:rsidR="00D87434" w:rsidRDefault="00D87434" w:rsidP="00D87434">
      <w:pPr>
        <w:spacing w:before="0" w:after="0" w:line="240" w:lineRule="auto"/>
        <w:jc w:val="left"/>
        <w:rPr>
          <w:b/>
        </w:rPr>
      </w:pPr>
      <w:r>
        <w:br w:type="page"/>
      </w:r>
    </w:p>
    <w:p w14:paraId="651993EE" w14:textId="50B3FBA1" w:rsidR="00670143" w:rsidRDefault="00670143" w:rsidP="00670143">
      <w:pPr>
        <w:pStyle w:val="KBOBTitel3"/>
        <w:numPr>
          <w:ilvl w:val="0"/>
          <w:numId w:val="0"/>
        </w:numPr>
        <w:ind w:left="1134" w:hanging="1134"/>
      </w:pPr>
      <w:r>
        <w:lastRenderedPageBreak/>
        <w:t>EK3.</w:t>
      </w:r>
      <w:r w:rsidR="00D87434">
        <w:t>2</w:t>
      </w:r>
      <w:r>
        <w:t xml:space="preserve">: Qualifikation </w:t>
      </w:r>
      <w:r w:rsidR="00383F7F">
        <w:t>Bauleiter</w:t>
      </w:r>
    </w:p>
    <w:p w14:paraId="214D0454" w14:textId="77777777" w:rsidR="00670143" w:rsidRDefault="00670143" w:rsidP="00670143">
      <w:pPr>
        <w:spacing w:before="120" w:after="120"/>
        <w:rPr>
          <w:color w:val="0070C0"/>
        </w:rPr>
      </w:pPr>
      <w:r>
        <w:t>Name:</w:t>
      </w:r>
      <w:r>
        <w:tab/>
      </w:r>
      <w:r>
        <w:tab/>
      </w:r>
      <w:r>
        <w:tab/>
      </w:r>
      <w:r>
        <w:tab/>
      </w:r>
      <w:r>
        <w:tab/>
      </w:r>
      <w:r w:rsidRPr="000B705C">
        <w:rPr>
          <w:color w:val="0070C0"/>
        </w:rPr>
        <w:t>…</w:t>
      </w:r>
    </w:p>
    <w:p w14:paraId="22ABCF74" w14:textId="77777777" w:rsidR="00670143" w:rsidRDefault="00670143" w:rsidP="00670143">
      <w:pPr>
        <w:spacing w:before="120" w:after="120"/>
        <w:rPr>
          <w:color w:val="0070C0"/>
        </w:rPr>
      </w:pPr>
      <w:r w:rsidRPr="00070EC5">
        <w:t>Vorname:</w:t>
      </w:r>
      <w:r>
        <w:rPr>
          <w:color w:val="0070C0"/>
        </w:rPr>
        <w:tab/>
      </w:r>
      <w:r>
        <w:rPr>
          <w:color w:val="0070C0"/>
        </w:rPr>
        <w:tab/>
      </w:r>
      <w:r>
        <w:rPr>
          <w:color w:val="0070C0"/>
        </w:rPr>
        <w:tab/>
      </w:r>
      <w:r>
        <w:rPr>
          <w:color w:val="0070C0"/>
        </w:rPr>
        <w:tab/>
      </w:r>
      <w:r w:rsidRPr="00070EC5">
        <w:rPr>
          <w:color w:val="0070C0"/>
        </w:rPr>
        <w:t>…</w:t>
      </w:r>
    </w:p>
    <w:p w14:paraId="34424CD0" w14:textId="77777777" w:rsidR="00670143" w:rsidRDefault="00670143" w:rsidP="00670143">
      <w:pPr>
        <w:spacing w:before="240" w:after="120"/>
        <w:rPr>
          <w:color w:val="0070C0"/>
        </w:rPr>
      </w:pPr>
      <w:r w:rsidRPr="00070EC5">
        <w:t>Firma:</w:t>
      </w:r>
      <w:r w:rsidRPr="00070EC5">
        <w:tab/>
      </w:r>
      <w:r>
        <w:rPr>
          <w:color w:val="0070C0"/>
        </w:rPr>
        <w:tab/>
      </w:r>
      <w:r>
        <w:rPr>
          <w:color w:val="0070C0"/>
        </w:rPr>
        <w:tab/>
      </w:r>
      <w:r>
        <w:rPr>
          <w:color w:val="0070C0"/>
        </w:rPr>
        <w:tab/>
      </w:r>
      <w:r>
        <w:rPr>
          <w:color w:val="0070C0"/>
        </w:rPr>
        <w:tab/>
      </w:r>
      <w:r w:rsidRPr="00070EC5">
        <w:rPr>
          <w:color w:val="0070C0"/>
        </w:rPr>
        <w:t>…</w:t>
      </w:r>
    </w:p>
    <w:p w14:paraId="6E899FD3" w14:textId="77777777" w:rsidR="00670143" w:rsidRDefault="00670143" w:rsidP="00670143">
      <w:pPr>
        <w:spacing w:before="120" w:after="120"/>
        <w:rPr>
          <w:color w:val="0070C0"/>
        </w:rPr>
      </w:pPr>
      <w:r w:rsidRPr="00070EC5">
        <w:t>Funktion in der Firma:</w:t>
      </w:r>
      <w:r w:rsidRPr="00070EC5">
        <w:tab/>
      </w:r>
      <w:r>
        <w:rPr>
          <w:color w:val="0070C0"/>
        </w:rPr>
        <w:tab/>
      </w:r>
      <w:r>
        <w:rPr>
          <w:color w:val="0070C0"/>
        </w:rPr>
        <w:tab/>
      </w:r>
      <w:r w:rsidRPr="00070EC5">
        <w:rPr>
          <w:color w:val="0070C0"/>
        </w:rPr>
        <w:t>…</w:t>
      </w:r>
    </w:p>
    <w:p w14:paraId="30C560CF" w14:textId="77777777" w:rsidR="00670143" w:rsidRDefault="00670143" w:rsidP="00670143">
      <w:pPr>
        <w:spacing w:before="120"/>
      </w:pPr>
    </w:p>
    <w:p w14:paraId="1F1FA21E" w14:textId="77777777" w:rsidR="00670143" w:rsidRPr="007F6552" w:rsidRDefault="00670143" w:rsidP="00670143">
      <w:pPr>
        <w:spacing w:before="0" w:after="120"/>
        <w:rPr>
          <w:b/>
          <w:i/>
        </w:rPr>
      </w:pPr>
      <w:r w:rsidRPr="007F6552">
        <w:rPr>
          <w:b/>
          <w:i/>
        </w:rPr>
        <w:t>Referenz</w:t>
      </w:r>
      <w:r>
        <w:rPr>
          <w:b/>
          <w:i/>
        </w:rPr>
        <w:t>projekt</w:t>
      </w:r>
      <w:r w:rsidRPr="007F6552">
        <w:rPr>
          <w:b/>
          <w:i/>
        </w:rPr>
        <w:t xml:space="preserve"> </w:t>
      </w:r>
      <w:r>
        <w:rPr>
          <w:b/>
          <w:i/>
        </w:rPr>
        <w:t>1</w:t>
      </w:r>
    </w:p>
    <w:p w14:paraId="1B9B263A" w14:textId="77777777" w:rsidR="00670143" w:rsidRDefault="00670143" w:rsidP="00670143">
      <w:pPr>
        <w:spacing w:before="120" w:after="120"/>
      </w:pPr>
      <w:r>
        <w:t>Projekt:</w:t>
      </w:r>
      <w:r>
        <w:tab/>
      </w:r>
      <w:r>
        <w:tab/>
      </w:r>
      <w:r>
        <w:tab/>
      </w:r>
      <w:r>
        <w:tab/>
      </w:r>
      <w:r>
        <w:tab/>
      </w:r>
      <w:r w:rsidRPr="000B705C">
        <w:rPr>
          <w:color w:val="0070C0"/>
        </w:rPr>
        <w:t>…</w:t>
      </w:r>
    </w:p>
    <w:p w14:paraId="2A1643EE" w14:textId="77777777" w:rsidR="00670143" w:rsidRDefault="00670143" w:rsidP="00670143">
      <w:pPr>
        <w:spacing w:before="120" w:after="120"/>
        <w:rPr>
          <w:color w:val="0070C0"/>
        </w:rPr>
      </w:pPr>
      <w:r>
        <w:t>Funktion der Person im Projekt:</w:t>
      </w:r>
      <w:r>
        <w:tab/>
      </w:r>
      <w:r>
        <w:tab/>
      </w:r>
      <w:r w:rsidRPr="000B705C">
        <w:rPr>
          <w:color w:val="0070C0"/>
        </w:rPr>
        <w:t>…</w:t>
      </w:r>
    </w:p>
    <w:p w14:paraId="3338D887" w14:textId="77777777" w:rsidR="00670143" w:rsidRDefault="00670143" w:rsidP="00670143">
      <w:pPr>
        <w:spacing w:before="120" w:after="120"/>
        <w:jc w:val="left"/>
      </w:pPr>
      <w:r>
        <w:t xml:space="preserve">Person bei Projektabwicklung </w:t>
      </w:r>
      <w:r>
        <w:br/>
        <w:t>angestellt bei Firma:</w:t>
      </w:r>
      <w:r>
        <w:tab/>
      </w:r>
      <w:r>
        <w:tab/>
      </w:r>
      <w:r>
        <w:tab/>
      </w:r>
      <w:r w:rsidRPr="000B705C">
        <w:rPr>
          <w:color w:val="0070C0"/>
        </w:rPr>
        <w:t>…</w:t>
      </w:r>
    </w:p>
    <w:p w14:paraId="26D78F6E" w14:textId="77777777" w:rsidR="00670143" w:rsidRDefault="00670143" w:rsidP="00670143">
      <w:pPr>
        <w:spacing w:before="360" w:after="120"/>
      </w:pPr>
      <w:r>
        <w:t>Kurzer Projektbeschrieb:</w:t>
      </w:r>
      <w:r>
        <w:tab/>
      </w:r>
      <w:r>
        <w:tab/>
      </w:r>
      <w:r w:rsidRPr="000B705C">
        <w:rPr>
          <w:color w:val="0070C0"/>
        </w:rPr>
        <w:t>…</w:t>
      </w:r>
    </w:p>
    <w:p w14:paraId="36A64761" w14:textId="77777777" w:rsidR="00670143" w:rsidRDefault="00670143" w:rsidP="00670143">
      <w:pPr>
        <w:spacing w:before="240"/>
        <w:ind w:left="3544" w:hanging="3544"/>
      </w:pPr>
      <w:r w:rsidRPr="00670143">
        <w:t>Hochleistungsstrassen-Infrastrukturprojekt</w:t>
      </w:r>
      <w:r>
        <w:t>:</w:t>
      </w:r>
    </w:p>
    <w:p w14:paraId="240D149B" w14:textId="77777777" w:rsidR="00670143" w:rsidRDefault="00670143" w:rsidP="00670143">
      <w:pPr>
        <w:spacing w:before="120" w:after="120"/>
        <w:ind w:left="3686" w:hanging="142"/>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Nein</w:t>
      </w:r>
    </w:p>
    <w:p w14:paraId="24DC32E9" w14:textId="77777777" w:rsidR="00670143" w:rsidRDefault="00670143" w:rsidP="00670143">
      <w:pPr>
        <w:spacing w:before="120" w:after="120"/>
        <w:ind w:left="3544"/>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t>Ja; Beschrieb / Nachweis und Erläuterung:</w:t>
      </w:r>
    </w:p>
    <w:p w14:paraId="2E99DBC1" w14:textId="77777777" w:rsidR="00670143" w:rsidRDefault="00670143" w:rsidP="00670143">
      <w:pPr>
        <w:spacing w:before="120" w:after="120"/>
        <w:ind w:left="3544"/>
      </w:pPr>
      <w:r w:rsidRPr="000B705C">
        <w:rPr>
          <w:color w:val="0070C0"/>
        </w:rPr>
        <w:t>…</w:t>
      </w:r>
    </w:p>
    <w:p w14:paraId="5F903D0C" w14:textId="77777777" w:rsidR="00670143" w:rsidRDefault="00670143" w:rsidP="00670143">
      <w:pPr>
        <w:spacing w:before="240" w:after="120"/>
      </w:pPr>
      <w:r>
        <w:t>Leistungen der Person:</w:t>
      </w:r>
      <w:r>
        <w:tab/>
      </w:r>
      <w:r>
        <w:tab/>
      </w:r>
      <w:r>
        <w:tab/>
      </w:r>
      <w:r w:rsidRPr="00640278">
        <w:rPr>
          <w:color w:val="0070C0"/>
        </w:rPr>
        <w:t>…</w:t>
      </w:r>
    </w:p>
    <w:p w14:paraId="3B82EF91" w14:textId="77777777" w:rsidR="00670143" w:rsidRDefault="00670143" w:rsidP="00670143">
      <w:pPr>
        <w:spacing w:before="240" w:after="120"/>
        <w:ind w:left="3545" w:hanging="3545"/>
        <w:jc w:val="left"/>
      </w:pPr>
      <w:r>
        <w:t>Bearbeitete Phase nach NSG/NSV oder vergleichbar:</w:t>
      </w:r>
      <w:r>
        <w:tab/>
      </w:r>
    </w:p>
    <w:p w14:paraId="292D7155" w14:textId="526FDC27" w:rsidR="00670143" w:rsidRPr="001D2060" w:rsidRDefault="00670143" w:rsidP="00670143">
      <w:pPr>
        <w:pStyle w:val="Listenabsatz"/>
        <w:numPr>
          <w:ilvl w:val="0"/>
          <w:numId w:val="33"/>
        </w:numPr>
        <w:spacing w:before="240"/>
        <w:ind w:left="568" w:hanging="284"/>
        <w:contextualSpacing w:val="0"/>
        <w:jc w:val="left"/>
      </w:pPr>
      <w:r>
        <w:t>Massnahmen</w:t>
      </w:r>
      <w:r w:rsidR="00D87434">
        <w:t>ausführung</w:t>
      </w:r>
      <w:r>
        <w:t>:</w:t>
      </w:r>
      <w:r>
        <w:tab/>
      </w:r>
      <w:r>
        <w:tab/>
      </w: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sz w:val="40"/>
        </w:rPr>
        <w:t xml:space="preserve"> </w:t>
      </w:r>
      <w:r w:rsidRPr="001D2060">
        <w:t xml:space="preserve">bearbeitet und abgeschlossen (Datum Abschluss: </w:t>
      </w:r>
      <w:r w:rsidRPr="001D2060">
        <w:rPr>
          <w:color w:val="0070C0"/>
        </w:rPr>
        <w:t>…</w:t>
      </w:r>
      <w:r w:rsidRPr="001D2060">
        <w:t>)</w:t>
      </w:r>
    </w:p>
    <w:p w14:paraId="4F6193AF" w14:textId="77777777" w:rsidR="00670143" w:rsidRDefault="00670143" w:rsidP="00670143">
      <w:pPr>
        <w:pStyle w:val="Listenabsatz"/>
        <w:spacing w:after="120"/>
        <w:ind w:left="3544"/>
        <w:contextualSpacing w:val="0"/>
        <w:jc w:val="left"/>
      </w:pPr>
      <w:r w:rsidRPr="001D2060">
        <w:rPr>
          <w:rFonts w:cs="Arial"/>
          <w:noProof/>
          <w:color w:val="0070C0"/>
        </w:rPr>
        <w:fldChar w:fldCharType="begin">
          <w:ffData>
            <w:name w:val="Kontrollkästchen14"/>
            <w:enabled/>
            <w:calcOnExit w:val="0"/>
            <w:checkBox>
              <w:sizeAuto/>
              <w:default w:val="0"/>
            </w:checkBox>
          </w:ffData>
        </w:fldChar>
      </w:r>
      <w:r w:rsidRPr="001D2060">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sidRPr="001D2060">
        <w:rPr>
          <w:rFonts w:cs="Arial"/>
          <w:noProof/>
          <w:color w:val="0070C0"/>
        </w:rPr>
        <w:fldChar w:fldCharType="end"/>
      </w:r>
      <w:r w:rsidRPr="001D2060">
        <w:rPr>
          <w:sz w:val="40"/>
        </w:rPr>
        <w:t xml:space="preserve"> </w:t>
      </w:r>
      <w:r w:rsidRPr="001D2060">
        <w:t>nicht bearbeitet</w:t>
      </w:r>
    </w:p>
    <w:p w14:paraId="6D6B7730" w14:textId="77777777" w:rsidR="00670143" w:rsidRDefault="00670143" w:rsidP="0067014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4EC86BBD" w14:textId="77777777" w:rsidR="00670143" w:rsidRDefault="00670143" w:rsidP="00670143">
      <w:pPr>
        <w:spacing w:before="240" w:after="120"/>
        <w:jc w:val="left"/>
        <w:rPr>
          <w:color w:val="0070C0"/>
        </w:rPr>
      </w:pPr>
      <w:r>
        <w:t xml:space="preserve">Investitionsvolumen der bearbeiteten </w:t>
      </w:r>
      <w:r>
        <w:br/>
        <w:t>Projektteile (CHF, exkl. MwSt.):</w:t>
      </w:r>
      <w:r>
        <w:tab/>
      </w:r>
      <w:r>
        <w:tab/>
      </w:r>
      <w:r w:rsidRPr="000B705C">
        <w:rPr>
          <w:color w:val="0070C0"/>
        </w:rPr>
        <w:t>…</w:t>
      </w:r>
    </w:p>
    <w:p w14:paraId="79DA22E0" w14:textId="77777777" w:rsidR="00670143" w:rsidRDefault="00670143" w:rsidP="00670143">
      <w:pPr>
        <w:spacing w:before="240" w:after="120"/>
        <w:jc w:val="left"/>
      </w:pPr>
      <w:r>
        <w:t>Honorarsumme (CHF):</w:t>
      </w:r>
      <w:r>
        <w:tab/>
      </w:r>
      <w:r>
        <w:tab/>
      </w:r>
      <w:r>
        <w:tab/>
      </w:r>
      <w:r w:rsidRPr="000B705C">
        <w:rPr>
          <w:color w:val="0070C0"/>
        </w:rPr>
        <w:t>…</w:t>
      </w:r>
    </w:p>
    <w:p w14:paraId="4078D6D3" w14:textId="77777777" w:rsidR="00670143" w:rsidRDefault="00670143" w:rsidP="00670143">
      <w:pPr>
        <w:spacing w:before="360" w:after="120"/>
      </w:pPr>
      <w:r>
        <w:t>Zur Auskunftserteilung ermächtigte Kontaktperson des Referenz-Auftraggebers:</w:t>
      </w:r>
    </w:p>
    <w:p w14:paraId="76D62268" w14:textId="77777777" w:rsidR="00670143" w:rsidRDefault="00670143" w:rsidP="00670143">
      <w:pPr>
        <w:spacing w:before="120" w:after="120"/>
      </w:pPr>
      <w:r>
        <w:t>Auftraggeber:</w:t>
      </w:r>
      <w:r>
        <w:tab/>
      </w:r>
      <w:r>
        <w:tab/>
      </w:r>
      <w:r>
        <w:tab/>
      </w:r>
      <w:r w:rsidRPr="000B705C">
        <w:rPr>
          <w:color w:val="0070C0"/>
        </w:rPr>
        <w:t>…</w:t>
      </w:r>
    </w:p>
    <w:p w14:paraId="0FF2F41C" w14:textId="77777777" w:rsidR="00670143" w:rsidRPr="00FD3F94" w:rsidRDefault="00670143" w:rsidP="00670143">
      <w:pPr>
        <w:spacing w:before="120" w:after="120"/>
        <w:rPr>
          <w:sz w:val="2"/>
        </w:rPr>
      </w:pPr>
      <w:r>
        <w:t>Funktion:</w:t>
      </w:r>
      <w:r>
        <w:tab/>
      </w:r>
      <w:r>
        <w:tab/>
      </w:r>
      <w:r>
        <w:tab/>
      </w:r>
      <w:r w:rsidRPr="000B705C">
        <w:rPr>
          <w:color w:val="0070C0"/>
        </w:rPr>
        <w:t>…</w:t>
      </w:r>
    </w:p>
    <w:p w14:paraId="768B8141" w14:textId="77777777" w:rsidR="00670143" w:rsidRDefault="00670143" w:rsidP="00670143">
      <w:pPr>
        <w:spacing w:before="120" w:after="120"/>
      </w:pPr>
      <w:r>
        <w:t>Name:</w:t>
      </w:r>
      <w:r>
        <w:tab/>
      </w:r>
      <w:r>
        <w:tab/>
      </w:r>
      <w:r>
        <w:tab/>
      </w:r>
      <w:r>
        <w:tab/>
      </w:r>
      <w:r w:rsidRPr="000B705C">
        <w:rPr>
          <w:color w:val="0070C0"/>
        </w:rPr>
        <w:t>…</w:t>
      </w:r>
    </w:p>
    <w:p w14:paraId="60EA8576" w14:textId="77777777" w:rsidR="00670143" w:rsidRDefault="00670143" w:rsidP="00670143">
      <w:pPr>
        <w:spacing w:before="120" w:after="120"/>
      </w:pPr>
      <w:r>
        <w:t>Adresse:</w:t>
      </w:r>
      <w:r>
        <w:tab/>
      </w:r>
      <w:r>
        <w:tab/>
      </w:r>
      <w:r>
        <w:tab/>
      </w:r>
      <w:r w:rsidRPr="000B705C">
        <w:rPr>
          <w:color w:val="0070C0"/>
        </w:rPr>
        <w:t>…</w:t>
      </w:r>
    </w:p>
    <w:p w14:paraId="200EDA9C" w14:textId="77777777" w:rsidR="00670143" w:rsidRDefault="00670143" w:rsidP="00670143">
      <w:pPr>
        <w:spacing w:before="120" w:after="120"/>
      </w:pPr>
      <w:r>
        <w:t>E-Mail:</w:t>
      </w:r>
      <w:r>
        <w:tab/>
      </w:r>
      <w:r>
        <w:tab/>
      </w:r>
      <w:r>
        <w:tab/>
      </w:r>
      <w:r>
        <w:tab/>
      </w:r>
      <w:r w:rsidRPr="000B705C">
        <w:rPr>
          <w:color w:val="0070C0"/>
        </w:rPr>
        <w:t>…</w:t>
      </w:r>
    </w:p>
    <w:p w14:paraId="74E544DF" w14:textId="77777777" w:rsidR="00670143" w:rsidRDefault="00670143" w:rsidP="00670143">
      <w:pPr>
        <w:spacing w:before="120" w:after="360"/>
      </w:pPr>
      <w:r>
        <w:t>Telefon:</w:t>
      </w:r>
      <w:r>
        <w:tab/>
      </w:r>
      <w:r>
        <w:tab/>
      </w:r>
      <w:r>
        <w:tab/>
      </w:r>
      <w:r w:rsidRPr="000B705C">
        <w:rPr>
          <w:color w:val="0070C0"/>
        </w:rPr>
        <w:t>…</w:t>
      </w:r>
    </w:p>
    <w:p w14:paraId="1A9013AD" w14:textId="77777777" w:rsidR="00670143" w:rsidRDefault="00670143" w:rsidP="00670143">
      <w:pPr>
        <w:spacing w:before="360"/>
      </w:pPr>
      <w:r>
        <w:t>In welchem Sinne ist die Komplexität des angegebenen Projekts mit den vorliegenden Anforderungen vergleichbar?</w:t>
      </w:r>
    </w:p>
    <w:tbl>
      <w:tblPr>
        <w:tblW w:w="10147" w:type="dxa"/>
        <w:tblLook w:val="04A0" w:firstRow="1" w:lastRow="0" w:firstColumn="1" w:lastColumn="0" w:noHBand="0" w:noVBand="1"/>
      </w:tblPr>
      <w:tblGrid>
        <w:gridCol w:w="10147"/>
      </w:tblGrid>
      <w:tr w:rsidR="00670143" w14:paraId="1EB8D6C5" w14:textId="77777777" w:rsidTr="00670143">
        <w:trPr>
          <w:trHeight w:val="756"/>
        </w:trPr>
        <w:tc>
          <w:tcPr>
            <w:tcW w:w="10147" w:type="dxa"/>
            <w:tcBorders>
              <w:top w:val="nil"/>
              <w:left w:val="nil"/>
              <w:bottom w:val="nil"/>
              <w:right w:val="nil"/>
              <w:tl2br w:val="nil"/>
              <w:tr2bl w:val="nil"/>
            </w:tcBorders>
            <w:shd w:val="clear" w:color="auto" w:fill="FFFFFF"/>
          </w:tcPr>
          <w:p w14:paraId="244FA6A5" w14:textId="77777777" w:rsidR="00670143" w:rsidRDefault="00670143" w:rsidP="00670143">
            <w:r>
              <w:rPr>
                <w:color w:val="0070C0"/>
              </w:rPr>
              <w:lastRenderedPageBreak/>
              <w:t>…</w:t>
            </w:r>
          </w:p>
        </w:tc>
      </w:tr>
    </w:tbl>
    <w:p w14:paraId="3413FA57" w14:textId="77777777" w:rsidR="00670143" w:rsidRDefault="00670143" w:rsidP="00670143">
      <w:pPr>
        <w:keepNext/>
        <w:spacing w:before="360"/>
      </w:pPr>
      <w:r>
        <w:t>In welchem Sinne sind die</w:t>
      </w:r>
      <w:r w:rsidRPr="00970207">
        <w:t xml:space="preserve"> </w:t>
      </w:r>
      <w:r>
        <w:t>im angegebenen Projekt bearbeiteten Fachbereiche mit den vorliegenden Anforderungen vergleichbar?</w:t>
      </w:r>
    </w:p>
    <w:tbl>
      <w:tblPr>
        <w:tblW w:w="10080" w:type="dxa"/>
        <w:tblLook w:val="04A0" w:firstRow="1" w:lastRow="0" w:firstColumn="1" w:lastColumn="0" w:noHBand="0" w:noVBand="1"/>
      </w:tblPr>
      <w:tblGrid>
        <w:gridCol w:w="10080"/>
      </w:tblGrid>
      <w:tr w:rsidR="00670143" w14:paraId="7333D6B2" w14:textId="77777777" w:rsidTr="00670143">
        <w:trPr>
          <w:trHeight w:val="1134"/>
        </w:trPr>
        <w:tc>
          <w:tcPr>
            <w:tcW w:w="10080" w:type="dxa"/>
            <w:tcBorders>
              <w:top w:val="nil"/>
              <w:left w:val="nil"/>
              <w:bottom w:val="nil"/>
              <w:right w:val="nil"/>
              <w:tl2br w:val="nil"/>
              <w:tr2bl w:val="nil"/>
            </w:tcBorders>
            <w:shd w:val="clear" w:color="auto" w:fill="FFFFFF"/>
          </w:tcPr>
          <w:p w14:paraId="7D77ACF9" w14:textId="77777777" w:rsidR="00670143" w:rsidRDefault="00670143" w:rsidP="00670143">
            <w:r>
              <w:rPr>
                <w:color w:val="0070C0"/>
              </w:rPr>
              <w:t>…</w:t>
            </w:r>
          </w:p>
        </w:tc>
      </w:tr>
    </w:tbl>
    <w:p w14:paraId="26C06FD0" w14:textId="77777777" w:rsidR="00670143" w:rsidRDefault="00670143" w:rsidP="00670143">
      <w:pPr>
        <w:spacing w:before="0" w:after="0" w:line="240" w:lineRule="auto"/>
        <w:jc w:val="left"/>
      </w:pPr>
    </w:p>
    <w:p w14:paraId="3F8E4FDC" w14:textId="77777777" w:rsidR="00670143" w:rsidRDefault="00670143" w:rsidP="00670143">
      <w:pPr>
        <w:spacing w:before="0" w:after="0" w:line="240" w:lineRule="auto"/>
        <w:jc w:val="left"/>
      </w:pPr>
    </w:p>
    <w:p w14:paraId="37D6383B" w14:textId="78D4D9D6" w:rsidR="00670143" w:rsidRDefault="00670143" w:rsidP="00670143">
      <w:pPr>
        <w:pStyle w:val="KBOBTitel2"/>
        <w:pageBreakBefore/>
        <w:spacing w:before="0"/>
      </w:pPr>
      <w:r>
        <w:lastRenderedPageBreak/>
        <w:t>EK4: Nachweis der Verfügbarkeit</w:t>
      </w:r>
    </w:p>
    <w:p w14:paraId="30380441" w14:textId="60B69CDB" w:rsidR="00670143" w:rsidRDefault="00670143" w:rsidP="00670143">
      <w:pPr>
        <w:spacing w:after="120"/>
      </w:pPr>
      <w:r w:rsidRPr="00A162B8">
        <w:t>Für den Projektleiter und den</w:t>
      </w:r>
      <w:r>
        <w:t xml:space="preserve"> Projektleiter Stv.</w:t>
      </w:r>
      <w:r w:rsidRPr="00A162B8">
        <w:t>: Nachweis, dass Verfügbarkeit &gt; der erforderlichen Verfügbarkeit während der n</w:t>
      </w:r>
      <w:r>
        <w:t>ächsten zwei Jahre gegeben ist.</w:t>
      </w:r>
    </w:p>
    <w:p w14:paraId="7007FCC4" w14:textId="77777777" w:rsidR="00670143" w:rsidRPr="00845BF6" w:rsidRDefault="00670143" w:rsidP="00670143">
      <w:r w:rsidRPr="00845BF6">
        <w:t xml:space="preserve">Bestätigung der Verfügbarkeit: </w:t>
      </w:r>
    </w:p>
    <w:p w14:paraId="7D78CC28" w14:textId="7DE7AF00" w:rsidR="00670143" w:rsidRPr="00845BF6" w:rsidRDefault="00670143" w:rsidP="00670143">
      <w:pPr>
        <w:pStyle w:val="Listenabsatz"/>
        <w:numPr>
          <w:ilvl w:val="0"/>
          <w:numId w:val="34"/>
        </w:numPr>
        <w:contextualSpacing w:val="0"/>
      </w:pPr>
      <w:r>
        <w:t>Mindestverfügbarkeit des Projektleiters: 2</w:t>
      </w:r>
      <w:r w:rsidRPr="00B138E0">
        <w:t>0% im Jahr 202</w:t>
      </w:r>
      <w:r>
        <w:t>2</w:t>
      </w:r>
      <w:r w:rsidRPr="00B138E0">
        <w:t xml:space="preserve"> 202</w:t>
      </w:r>
      <w:r>
        <w:t>3</w:t>
      </w:r>
      <w:r w:rsidRPr="00845BF6">
        <w:t xml:space="preserve"> </w:t>
      </w:r>
    </w:p>
    <w:p w14:paraId="1E3D1C89" w14:textId="135C40FB" w:rsidR="00670143" w:rsidRPr="00845BF6" w:rsidRDefault="00670143" w:rsidP="00670143">
      <w:pPr>
        <w:pStyle w:val="Listenabsatz"/>
        <w:numPr>
          <w:ilvl w:val="0"/>
          <w:numId w:val="34"/>
        </w:numPr>
        <w:contextualSpacing w:val="0"/>
      </w:pPr>
      <w:r w:rsidRPr="00845BF6">
        <w:t>Mind</w:t>
      </w:r>
      <w:r>
        <w:t xml:space="preserve">estverfügbarkeit des </w:t>
      </w:r>
      <w:r w:rsidR="00764492">
        <w:t>Projektleiters Stv.</w:t>
      </w:r>
      <w:r>
        <w:t>: 1</w:t>
      </w:r>
      <w:r w:rsidRPr="00B138E0">
        <w:t>0% im Jahr 202</w:t>
      </w:r>
      <w:r>
        <w:t>2</w:t>
      </w:r>
      <w:r w:rsidRPr="00B138E0">
        <w:t xml:space="preserve"> und 202</w:t>
      </w:r>
      <w:r>
        <w:t>3</w:t>
      </w:r>
    </w:p>
    <w:p w14:paraId="297C6CF1" w14:textId="77777777" w:rsidR="00670143" w:rsidRPr="00845BF6" w:rsidRDefault="00670143" w:rsidP="00670143">
      <w:pPr>
        <w:spacing w:before="240"/>
      </w:pPr>
      <w:r w:rsidRPr="00845BF6">
        <w:t>Detaillierte Aufzählung und Darstellung der zeitlichen Belastung an den übrigen Projekten und an allfälligen Führungsaufgaben.</w:t>
      </w:r>
    </w:p>
    <w:p w14:paraId="256C23BB" w14:textId="77777777" w:rsidR="00670143" w:rsidRPr="00EF077E" w:rsidRDefault="00670143" w:rsidP="00670143">
      <w:pPr>
        <w:spacing w:before="360" w:after="120"/>
        <w:rPr>
          <w:b/>
        </w:rPr>
      </w:pPr>
      <w:r>
        <w:rPr>
          <w:b/>
        </w:rPr>
        <w:t xml:space="preserve">Verfügbarkeit Projektleiter </w:t>
      </w:r>
      <w:r w:rsidRPr="00674BAB">
        <w:t>(Angabe</w:t>
      </w:r>
      <w:r>
        <w:t xml:space="preserve"> Auslastung</w:t>
      </w:r>
      <w:r w:rsidRPr="00674BAB">
        <w:t xml:space="preserve"> pro Quartal)</w:t>
      </w:r>
    </w:p>
    <w:tbl>
      <w:tblPr>
        <w:tblW w:w="0" w:type="auto"/>
        <w:tblInd w:w="108" w:type="dxa"/>
        <w:tblLook w:val="04A0" w:firstRow="1" w:lastRow="0" w:firstColumn="1" w:lastColumn="0" w:noHBand="0" w:noVBand="1"/>
      </w:tblPr>
      <w:tblGrid>
        <w:gridCol w:w="440"/>
        <w:gridCol w:w="3125"/>
        <w:gridCol w:w="792"/>
        <w:gridCol w:w="793"/>
        <w:gridCol w:w="793"/>
        <w:gridCol w:w="793"/>
        <w:gridCol w:w="793"/>
        <w:gridCol w:w="793"/>
        <w:gridCol w:w="793"/>
        <w:gridCol w:w="793"/>
      </w:tblGrid>
      <w:tr w:rsidR="00670143" w14:paraId="2EC0594A" w14:textId="77777777" w:rsidTr="00670143">
        <w:trPr>
          <w:trHeight w:val="240"/>
        </w:trPr>
        <w:tc>
          <w:tcPr>
            <w:tcW w:w="441"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40A39008" w14:textId="77777777" w:rsidR="00670143" w:rsidRDefault="00670143" w:rsidP="00670143">
            <w:pPr>
              <w:jc w:val="center"/>
            </w:pPr>
            <w:r>
              <w:rPr>
                <w:b/>
                <w:sz w:val="16"/>
              </w:rPr>
              <w:t>Nr.</w:t>
            </w:r>
          </w:p>
        </w:tc>
        <w:tc>
          <w:tcPr>
            <w:tcW w:w="3140"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5DD9473D" w14:textId="77777777" w:rsidR="00670143" w:rsidRDefault="00670143" w:rsidP="00670143">
            <w:pPr>
              <w:jc w:val="left"/>
              <w:rPr>
                <w:sz w:val="16"/>
              </w:rPr>
            </w:pPr>
            <w:r>
              <w:rPr>
                <w:b/>
                <w:sz w:val="16"/>
              </w:rPr>
              <w:t>Beschreibung des Auftrags</w:t>
            </w:r>
          </w:p>
        </w:tc>
        <w:tc>
          <w:tcPr>
            <w:tcW w:w="6352" w:type="dxa"/>
            <w:gridSpan w:val="8"/>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38EE22C" w14:textId="77777777" w:rsidR="00670143" w:rsidRDefault="00670143" w:rsidP="00670143">
            <w:pPr>
              <w:jc w:val="center"/>
              <w:rPr>
                <w:b/>
                <w:sz w:val="16"/>
              </w:rPr>
            </w:pPr>
            <w:r>
              <w:rPr>
                <w:b/>
                <w:sz w:val="16"/>
              </w:rPr>
              <w:t>Quartal (Angabe in %)</w:t>
            </w:r>
          </w:p>
          <w:p w14:paraId="4B87AB38" w14:textId="77777777" w:rsidR="00670143" w:rsidRPr="002E6362" w:rsidRDefault="00670143" w:rsidP="00670143">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670143" w14:paraId="7A0D2661" w14:textId="77777777" w:rsidTr="00670143">
        <w:trPr>
          <w:trHeight w:val="240"/>
        </w:trPr>
        <w:tc>
          <w:tcPr>
            <w:tcW w:w="441" w:type="dxa"/>
            <w:vMerge/>
            <w:tcBorders>
              <w:left w:val="single" w:sz="8" w:space="0" w:color="auto"/>
              <w:right w:val="single" w:sz="8" w:space="0" w:color="auto"/>
              <w:tl2br w:val="nil"/>
              <w:tr2bl w:val="nil"/>
            </w:tcBorders>
            <w:shd w:val="clear" w:color="auto" w:fill="F2F2F2" w:themeFill="background1" w:themeFillShade="F2"/>
          </w:tcPr>
          <w:p w14:paraId="242E2C79" w14:textId="77777777" w:rsidR="00670143" w:rsidRDefault="00670143" w:rsidP="00670143">
            <w:pPr>
              <w:spacing w:before="0" w:after="0"/>
            </w:pPr>
          </w:p>
        </w:tc>
        <w:tc>
          <w:tcPr>
            <w:tcW w:w="3140" w:type="dxa"/>
            <w:vMerge/>
            <w:tcBorders>
              <w:left w:val="single" w:sz="8" w:space="0" w:color="auto"/>
              <w:right w:val="single" w:sz="8" w:space="0" w:color="auto"/>
              <w:tl2br w:val="nil"/>
              <w:tr2bl w:val="nil"/>
            </w:tcBorders>
            <w:shd w:val="clear" w:color="auto" w:fill="F2F2F2" w:themeFill="background1" w:themeFillShade="F2"/>
          </w:tcPr>
          <w:p w14:paraId="1A6CE777" w14:textId="77777777" w:rsidR="00670143" w:rsidRDefault="00670143" w:rsidP="00670143">
            <w:pPr>
              <w:spacing w:before="0" w:after="0"/>
              <w:rPr>
                <w:sz w:val="16"/>
              </w:rPr>
            </w:pPr>
          </w:p>
        </w:tc>
        <w:tc>
          <w:tcPr>
            <w:tcW w:w="3176"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EF87AF9" w14:textId="53BE1116" w:rsidR="00670143" w:rsidRDefault="00670143" w:rsidP="00670143">
            <w:pPr>
              <w:spacing w:before="0" w:after="0"/>
              <w:jc w:val="center"/>
              <w:rPr>
                <w:b/>
                <w:sz w:val="16"/>
              </w:rPr>
            </w:pPr>
            <w:r>
              <w:rPr>
                <w:b/>
                <w:sz w:val="16"/>
              </w:rPr>
              <w:t>2022</w:t>
            </w:r>
          </w:p>
        </w:tc>
        <w:tc>
          <w:tcPr>
            <w:tcW w:w="3176"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D928BE1" w14:textId="1947906C" w:rsidR="00670143" w:rsidRDefault="00670143" w:rsidP="00670143">
            <w:pPr>
              <w:spacing w:before="0" w:after="0"/>
              <w:jc w:val="center"/>
              <w:rPr>
                <w:b/>
                <w:sz w:val="16"/>
              </w:rPr>
            </w:pPr>
            <w:r>
              <w:rPr>
                <w:b/>
                <w:sz w:val="16"/>
              </w:rPr>
              <w:t>2023</w:t>
            </w:r>
          </w:p>
        </w:tc>
      </w:tr>
      <w:tr w:rsidR="00670143" w14:paraId="4FFC6671" w14:textId="77777777" w:rsidTr="00670143">
        <w:trPr>
          <w:trHeight w:val="240"/>
        </w:trPr>
        <w:tc>
          <w:tcPr>
            <w:tcW w:w="441"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658649F4" w14:textId="77777777" w:rsidR="00670143" w:rsidRDefault="00670143" w:rsidP="00670143">
            <w:pPr>
              <w:spacing w:before="0" w:after="0"/>
            </w:pPr>
          </w:p>
        </w:tc>
        <w:tc>
          <w:tcPr>
            <w:tcW w:w="3140"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6BCFF313" w14:textId="77777777" w:rsidR="00670143" w:rsidRDefault="00670143" w:rsidP="00670143">
            <w:pPr>
              <w:spacing w:before="0" w:after="0"/>
              <w:rPr>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3AD0D26" w14:textId="77777777" w:rsidR="00670143" w:rsidRDefault="00670143" w:rsidP="00670143">
            <w:pPr>
              <w:spacing w:before="0" w:after="0"/>
              <w:jc w:val="center"/>
              <w:rPr>
                <w:sz w:val="16"/>
              </w:rPr>
            </w:pPr>
            <w:r>
              <w:rPr>
                <w:b/>
                <w:sz w:val="16"/>
              </w:rPr>
              <w:t>1.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0DE3E5A" w14:textId="77777777" w:rsidR="00670143" w:rsidRDefault="00670143" w:rsidP="00670143">
            <w:pPr>
              <w:spacing w:before="0" w:after="0"/>
              <w:jc w:val="center"/>
              <w:rPr>
                <w:sz w:val="16"/>
              </w:rPr>
            </w:pPr>
            <w:r>
              <w:rPr>
                <w:b/>
                <w:sz w:val="16"/>
              </w:rPr>
              <w:t>2.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90ACA7A" w14:textId="77777777" w:rsidR="00670143" w:rsidRDefault="00670143" w:rsidP="00670143">
            <w:pPr>
              <w:spacing w:before="0" w:after="0"/>
              <w:jc w:val="center"/>
              <w:rPr>
                <w:sz w:val="16"/>
              </w:rPr>
            </w:pPr>
            <w:r>
              <w:rPr>
                <w:b/>
                <w:sz w:val="16"/>
              </w:rPr>
              <w:t>3.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1E06849C" w14:textId="77777777" w:rsidR="00670143" w:rsidRDefault="00670143" w:rsidP="00670143">
            <w:pPr>
              <w:spacing w:before="0" w:after="0"/>
              <w:jc w:val="center"/>
              <w:rPr>
                <w:sz w:val="16"/>
              </w:rPr>
            </w:pPr>
            <w:r>
              <w:rPr>
                <w:b/>
                <w:sz w:val="16"/>
              </w:rPr>
              <w:t>4.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B1A29CA" w14:textId="77777777" w:rsidR="00670143" w:rsidRDefault="00670143" w:rsidP="00670143">
            <w:pPr>
              <w:spacing w:before="0" w:after="0"/>
              <w:jc w:val="center"/>
              <w:rPr>
                <w:sz w:val="16"/>
              </w:rPr>
            </w:pPr>
            <w:r>
              <w:rPr>
                <w:b/>
                <w:sz w:val="16"/>
              </w:rPr>
              <w:t>1.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35C21169" w14:textId="77777777" w:rsidR="00670143" w:rsidRDefault="00670143" w:rsidP="00670143">
            <w:pPr>
              <w:spacing w:before="0" w:after="0"/>
              <w:jc w:val="center"/>
              <w:rPr>
                <w:sz w:val="16"/>
              </w:rPr>
            </w:pPr>
            <w:r>
              <w:rPr>
                <w:b/>
                <w:sz w:val="16"/>
              </w:rPr>
              <w:t>2.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122B9B1" w14:textId="77777777" w:rsidR="00670143" w:rsidRDefault="00670143" w:rsidP="00670143">
            <w:pPr>
              <w:spacing w:before="0" w:after="0"/>
              <w:jc w:val="center"/>
              <w:rPr>
                <w:sz w:val="16"/>
              </w:rPr>
            </w:pPr>
            <w:r>
              <w:rPr>
                <w:b/>
                <w:sz w:val="16"/>
              </w:rPr>
              <w:t>3. Qrtl.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C3A9F41" w14:textId="77777777" w:rsidR="00670143" w:rsidRDefault="00670143" w:rsidP="00670143">
            <w:pPr>
              <w:spacing w:before="0" w:after="0"/>
              <w:jc w:val="center"/>
              <w:rPr>
                <w:sz w:val="16"/>
              </w:rPr>
            </w:pPr>
            <w:r>
              <w:rPr>
                <w:b/>
                <w:sz w:val="16"/>
              </w:rPr>
              <w:t>4. Qrtl.</w:t>
            </w:r>
          </w:p>
        </w:tc>
      </w:tr>
      <w:tr w:rsidR="00670143" w14:paraId="1FC02760"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F2D11F" w14:textId="77777777" w:rsidR="00670143" w:rsidRPr="0094019C" w:rsidRDefault="00670143" w:rsidP="00670143">
            <w:pPr>
              <w:spacing w:before="0" w:after="0"/>
              <w:rPr>
                <w:color w:val="0070C0"/>
              </w:rPr>
            </w:pPr>
            <w:r w:rsidRPr="0094019C">
              <w:rPr>
                <w:color w:val="0070C0"/>
                <w:sz w:val="16"/>
              </w:rPr>
              <w:t>1</w:t>
            </w: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4D6476" w14:textId="77777777" w:rsidR="00670143" w:rsidRPr="0094019C" w:rsidRDefault="00670143" w:rsidP="00670143">
            <w:pPr>
              <w:spacing w:before="0" w:after="0"/>
              <w:rPr>
                <w:color w:val="0070C0"/>
                <w:sz w:val="16"/>
              </w:rPr>
            </w:pPr>
            <w:r w:rsidRPr="0094019C">
              <w:rPr>
                <w:color w:val="0070C0"/>
                <w:sz w:val="16"/>
              </w:rPr>
              <w:t>(bestehende Aufträge auflisten)</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13C050"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C56E72"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2AB36C"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032364A"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598FA0"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E79F53"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827D1"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7C5B1C" w14:textId="77777777" w:rsidR="00670143" w:rsidRPr="0094019C" w:rsidRDefault="00670143" w:rsidP="00670143">
            <w:pPr>
              <w:spacing w:before="0" w:after="0"/>
              <w:jc w:val="center"/>
              <w:rPr>
                <w:color w:val="0070C0"/>
                <w:sz w:val="16"/>
              </w:rPr>
            </w:pPr>
          </w:p>
        </w:tc>
      </w:tr>
      <w:tr w:rsidR="00670143" w14:paraId="2B774D15"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B35E6D" w14:textId="77777777" w:rsidR="00670143" w:rsidRPr="0094019C" w:rsidRDefault="00670143" w:rsidP="00670143">
            <w:pPr>
              <w:spacing w:before="0" w:after="0"/>
              <w:rPr>
                <w:color w:val="0070C0"/>
              </w:rPr>
            </w:pPr>
            <w:r w:rsidRPr="0094019C">
              <w:rPr>
                <w:color w:val="0070C0"/>
                <w:sz w:val="16"/>
              </w:rPr>
              <w:t>2</w:t>
            </w: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3A3930" w14:textId="77777777" w:rsidR="00670143" w:rsidRPr="0094019C" w:rsidRDefault="00670143" w:rsidP="00670143">
            <w:pPr>
              <w:spacing w:before="0" w:after="0"/>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B0CC1E"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936108"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FE4A59"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76F507"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A2C5F7"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9165F3"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011795"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F29628" w14:textId="77777777" w:rsidR="00670143" w:rsidRPr="0094019C" w:rsidRDefault="00670143" w:rsidP="00670143">
            <w:pPr>
              <w:spacing w:before="0" w:after="0"/>
              <w:jc w:val="center"/>
              <w:rPr>
                <w:color w:val="0070C0"/>
                <w:sz w:val="16"/>
              </w:rPr>
            </w:pPr>
          </w:p>
        </w:tc>
      </w:tr>
      <w:tr w:rsidR="00670143" w14:paraId="0EC9EFD4"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D4DC39" w14:textId="77777777" w:rsidR="00670143" w:rsidRPr="0094019C" w:rsidRDefault="00670143" w:rsidP="00670143">
            <w:pPr>
              <w:spacing w:before="0" w:after="0"/>
              <w:rPr>
                <w:color w:val="0070C0"/>
              </w:rPr>
            </w:pPr>
            <w:r w:rsidRPr="0094019C">
              <w:rPr>
                <w:color w:val="0070C0"/>
                <w:sz w:val="16"/>
              </w:rPr>
              <w:t>…</w:t>
            </w: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113605" w14:textId="77777777" w:rsidR="00670143" w:rsidRPr="0094019C" w:rsidRDefault="00670143" w:rsidP="00670143">
            <w:pPr>
              <w:spacing w:before="0" w:after="0"/>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524A4F"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F9B980"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4E46A2"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F8743D"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903BA1"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4C4DD4"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529CA7" w14:textId="77777777" w:rsidR="00670143" w:rsidRPr="0094019C" w:rsidRDefault="00670143" w:rsidP="00670143">
            <w:pPr>
              <w:spacing w:before="0" w:after="0"/>
              <w:jc w:val="center"/>
              <w:rPr>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5075F5" w14:textId="77777777" w:rsidR="00670143" w:rsidRPr="0094019C" w:rsidRDefault="00670143" w:rsidP="00670143">
            <w:pPr>
              <w:spacing w:before="0" w:after="0"/>
              <w:jc w:val="center"/>
              <w:rPr>
                <w:color w:val="0070C0"/>
                <w:sz w:val="16"/>
              </w:rPr>
            </w:pPr>
          </w:p>
        </w:tc>
      </w:tr>
      <w:tr w:rsidR="00670143" w14:paraId="67399EA6" w14:textId="77777777" w:rsidTr="00670143">
        <w:trPr>
          <w:trHeight w:val="17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0257DA" w14:textId="77777777" w:rsidR="00670143" w:rsidRPr="00B550E9" w:rsidRDefault="00670143" w:rsidP="00670143">
            <w:pPr>
              <w:spacing w:before="0" w:after="0"/>
            </w:pP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F13D1C" w14:textId="77777777" w:rsidR="00670143" w:rsidRPr="00B550E9" w:rsidRDefault="00670143" w:rsidP="00670143">
            <w:pPr>
              <w:spacing w:before="40" w:after="40" w:line="200" w:lineRule="exact"/>
              <w:jc w:val="left"/>
              <w:rPr>
                <w:b/>
                <w:sz w:val="16"/>
              </w:rPr>
            </w:pPr>
            <w:r w:rsidRPr="00B550E9">
              <w:rPr>
                <w:b/>
                <w:sz w:val="16"/>
              </w:rPr>
              <w:t>Funktion Projektleiter in der vorliegenden Ausschreibung</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9C218D6" w14:textId="5DC9153E" w:rsidR="00670143" w:rsidRPr="004C5308" w:rsidRDefault="00670143" w:rsidP="00670143">
            <w:pPr>
              <w:spacing w:before="120" w:after="120"/>
              <w:jc w:val="center"/>
              <w:rPr>
                <w:b/>
                <w:sz w:val="16"/>
              </w:rP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63FB664" w14:textId="7BD28A13" w:rsidR="00670143" w:rsidRDefault="00670143" w:rsidP="00670143">
            <w:pPr>
              <w:spacing w:before="120" w:after="120"/>
              <w:jc w:val="cente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544DC7D" w14:textId="6592B69D" w:rsidR="00670143" w:rsidRDefault="00670143" w:rsidP="00670143">
            <w:pPr>
              <w:spacing w:before="120" w:after="120"/>
              <w:jc w:val="cente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DCB9028" w14:textId="3B0B6854" w:rsidR="00670143" w:rsidRDefault="00670143" w:rsidP="00670143">
            <w:pPr>
              <w:spacing w:before="120" w:after="120"/>
              <w:jc w:val="cente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5664C56" w14:textId="189DF947" w:rsidR="00670143" w:rsidRDefault="00670143" w:rsidP="00670143">
            <w:pPr>
              <w:spacing w:before="120" w:after="120"/>
              <w:jc w:val="cente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08B582F" w14:textId="27B209B6" w:rsidR="00670143" w:rsidRDefault="00670143" w:rsidP="00670143">
            <w:pPr>
              <w:spacing w:before="120" w:after="120"/>
              <w:jc w:val="cente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CC2CDDA" w14:textId="3D267B32" w:rsidR="00670143" w:rsidRDefault="00670143" w:rsidP="00670143">
            <w:pPr>
              <w:spacing w:before="120" w:after="120"/>
              <w:jc w:val="center"/>
            </w:pPr>
            <w:r>
              <w:rPr>
                <w:b/>
                <w:sz w:val="16"/>
              </w:rPr>
              <w:t>20</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86008AE" w14:textId="29806C47" w:rsidR="00670143" w:rsidRDefault="00670143" w:rsidP="00670143">
            <w:pPr>
              <w:spacing w:before="120" w:after="120"/>
              <w:jc w:val="center"/>
            </w:pPr>
            <w:r>
              <w:rPr>
                <w:b/>
                <w:sz w:val="16"/>
              </w:rPr>
              <w:t>20</w:t>
            </w:r>
          </w:p>
        </w:tc>
      </w:tr>
      <w:tr w:rsidR="00670143" w14:paraId="0D05A8E5" w14:textId="77777777" w:rsidTr="00670143">
        <w:trPr>
          <w:trHeight w:val="17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884349" w14:textId="77777777" w:rsidR="00670143" w:rsidRPr="00B550E9" w:rsidRDefault="00670143" w:rsidP="00670143">
            <w:pPr>
              <w:spacing w:before="0" w:after="0"/>
            </w:pP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8A2076" w14:textId="77777777" w:rsidR="00670143" w:rsidRPr="00B550E9" w:rsidRDefault="00670143" w:rsidP="00670143">
            <w:pPr>
              <w:spacing w:before="40" w:after="40" w:line="200" w:lineRule="exact"/>
              <w:jc w:val="left"/>
              <w:rPr>
                <w:b/>
                <w:sz w:val="16"/>
              </w:rPr>
            </w:pPr>
            <w:r w:rsidRPr="00B550E9">
              <w:rPr>
                <w:b/>
                <w:sz w:val="16"/>
              </w:rPr>
              <w:t>Allfällige weitere Funktionen in der vorliegenden Ausschreibung</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40C19A5"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F40B36C"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02FFFF7"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C7B7661"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779444C"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23E0861"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0D432E1" w14:textId="77777777" w:rsidR="00670143" w:rsidRDefault="00670143" w:rsidP="00670143">
            <w:pPr>
              <w:spacing w:before="120" w:after="12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7B099B6" w14:textId="77777777" w:rsidR="00670143" w:rsidRDefault="00670143" w:rsidP="00670143">
            <w:pPr>
              <w:spacing w:before="120" w:after="120"/>
              <w:jc w:val="center"/>
              <w:rPr>
                <w:b/>
                <w:sz w:val="16"/>
              </w:rPr>
            </w:pPr>
          </w:p>
        </w:tc>
      </w:tr>
      <w:tr w:rsidR="00670143" w14:paraId="43D4B8A9"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2D2180" w14:textId="77777777" w:rsidR="00670143" w:rsidRPr="00B550E9" w:rsidRDefault="00670143" w:rsidP="00670143">
            <w:pPr>
              <w:spacing w:before="0" w:after="0"/>
            </w:pP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6AE9D7" w14:textId="77777777" w:rsidR="00670143" w:rsidRPr="00B550E9" w:rsidRDefault="00670143" w:rsidP="00670143">
            <w:pPr>
              <w:spacing w:before="0" w:after="0"/>
              <w:rPr>
                <w:b/>
                <w:sz w:val="16"/>
              </w:rPr>
            </w:pPr>
            <w:r w:rsidRPr="00B550E9">
              <w:rPr>
                <w:b/>
                <w:sz w:val="16"/>
              </w:rPr>
              <w:t>Führungsaufgaben</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99BBBE"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C42B4E"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BE53E2"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A4EB60"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E6BFC1"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572EF3"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B0DFF7"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8CEFB5" w14:textId="77777777" w:rsidR="00670143" w:rsidRPr="0094019C" w:rsidRDefault="00670143" w:rsidP="00670143">
            <w:pPr>
              <w:spacing w:before="0" w:after="0"/>
              <w:jc w:val="center"/>
              <w:rPr>
                <w:b/>
                <w:color w:val="0070C0"/>
                <w:sz w:val="16"/>
              </w:rPr>
            </w:pPr>
          </w:p>
        </w:tc>
      </w:tr>
      <w:tr w:rsidR="00670143" w14:paraId="1F192F01"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BD174A" w14:textId="77777777" w:rsidR="00670143" w:rsidRDefault="00670143" w:rsidP="00670143">
            <w:pPr>
              <w:spacing w:before="0" w:after="0"/>
            </w:pP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33614D" w14:textId="77777777" w:rsidR="00670143" w:rsidRPr="0094019C" w:rsidRDefault="00670143" w:rsidP="00670143">
            <w:pPr>
              <w:spacing w:before="0" w:after="0"/>
              <w:rPr>
                <w:b/>
                <w:sz w:val="16"/>
              </w:rPr>
            </w:pPr>
            <w:r w:rsidRPr="0094019C">
              <w:rPr>
                <w:b/>
                <w:sz w:val="16"/>
              </w:rPr>
              <w:t>Reserve</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28A4A2"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40B6A3"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AB789C"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3EDA01"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B3E3054"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D0E9CB"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A6046F" w14:textId="77777777" w:rsidR="00670143" w:rsidRPr="0094019C" w:rsidRDefault="00670143" w:rsidP="00670143">
            <w:pPr>
              <w:spacing w:before="0" w:after="0"/>
              <w:jc w:val="center"/>
              <w:rPr>
                <w:b/>
                <w:color w:val="0070C0"/>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5018D" w14:textId="77777777" w:rsidR="00670143" w:rsidRPr="0094019C" w:rsidRDefault="00670143" w:rsidP="00670143">
            <w:pPr>
              <w:spacing w:before="0" w:after="0"/>
              <w:jc w:val="center"/>
              <w:rPr>
                <w:b/>
                <w:color w:val="0070C0"/>
                <w:sz w:val="16"/>
              </w:rPr>
            </w:pPr>
          </w:p>
        </w:tc>
      </w:tr>
      <w:tr w:rsidR="00670143" w14:paraId="1B01ABCD"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2CF65B" w14:textId="77777777" w:rsidR="00670143" w:rsidRDefault="00670143" w:rsidP="00670143">
            <w:pPr>
              <w:spacing w:before="0" w:after="0"/>
            </w:pP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BF3D55A" w14:textId="77777777" w:rsidR="00670143" w:rsidRPr="0094019C" w:rsidRDefault="00670143" w:rsidP="00670143">
            <w:pPr>
              <w:spacing w:before="0" w:after="0"/>
              <w:rPr>
                <w:b/>
                <w:sz w:val="16"/>
              </w:rPr>
            </w:pPr>
            <w:r>
              <w:rPr>
                <w:b/>
                <w:sz w:val="16"/>
              </w:rPr>
              <w:t>Total</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4CC4CD"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269D8E"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770317"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BE4D2A"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A32CDC"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FCBD47"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F61FF8"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351208" w14:textId="77777777" w:rsidR="00670143" w:rsidRPr="0094019C" w:rsidRDefault="00670143" w:rsidP="00670143">
            <w:pPr>
              <w:spacing w:before="0" w:after="0"/>
              <w:jc w:val="center"/>
              <w:rPr>
                <w:b/>
                <w:sz w:val="16"/>
              </w:rPr>
            </w:pPr>
          </w:p>
        </w:tc>
      </w:tr>
      <w:tr w:rsidR="00670143" w14:paraId="0BA0C931" w14:textId="77777777" w:rsidTr="00670143">
        <w:trPr>
          <w:trHeight w:val="240"/>
        </w:trPr>
        <w:tc>
          <w:tcPr>
            <w:tcW w:w="441"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28AAB8" w14:textId="77777777" w:rsidR="00670143" w:rsidRDefault="00670143" w:rsidP="00670143">
            <w:pPr>
              <w:spacing w:before="0" w:after="0"/>
            </w:pPr>
          </w:p>
        </w:tc>
        <w:tc>
          <w:tcPr>
            <w:tcW w:w="31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2A271D" w14:textId="77777777" w:rsidR="00670143" w:rsidRPr="0094019C" w:rsidRDefault="00670143" w:rsidP="00670143">
            <w:pPr>
              <w:spacing w:before="0" w:after="0"/>
              <w:rPr>
                <w:b/>
                <w:sz w:val="16"/>
              </w:rPr>
            </w:pPr>
            <w:r>
              <w:rPr>
                <w:b/>
                <w:sz w:val="16"/>
              </w:rPr>
              <w:t>Pensum</w:t>
            </w: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2B6E4E"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33A065"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9D187B"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C12610"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DE058F"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881F4F"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25E3CF" w14:textId="77777777" w:rsidR="00670143" w:rsidRPr="0094019C" w:rsidRDefault="00670143" w:rsidP="00670143">
            <w:pPr>
              <w:spacing w:before="0" w:after="0"/>
              <w:jc w:val="center"/>
              <w:rPr>
                <w:b/>
                <w:sz w:val="16"/>
              </w:rPr>
            </w:pPr>
          </w:p>
        </w:tc>
        <w:tc>
          <w:tcPr>
            <w:tcW w:w="79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A121F7" w14:textId="77777777" w:rsidR="00670143" w:rsidRPr="0094019C" w:rsidRDefault="00670143" w:rsidP="00670143">
            <w:pPr>
              <w:spacing w:before="0" w:after="0"/>
              <w:jc w:val="center"/>
              <w:rPr>
                <w:b/>
                <w:sz w:val="16"/>
              </w:rPr>
            </w:pPr>
          </w:p>
        </w:tc>
      </w:tr>
    </w:tbl>
    <w:p w14:paraId="325302B7" w14:textId="77777777" w:rsidR="00670143" w:rsidRDefault="00670143" w:rsidP="00670143"/>
    <w:p w14:paraId="359BFCE0" w14:textId="365312A7" w:rsidR="00670143" w:rsidRPr="00EF077E" w:rsidRDefault="00670143" w:rsidP="00670143">
      <w:pPr>
        <w:spacing w:before="360" w:after="120"/>
        <w:rPr>
          <w:b/>
        </w:rPr>
      </w:pPr>
      <w:r>
        <w:rPr>
          <w:b/>
        </w:rPr>
        <w:t xml:space="preserve">Verfügbarkeit Projektleiter Stv. </w:t>
      </w:r>
      <w:r w:rsidRPr="00674BAB">
        <w:t>(Angabe</w:t>
      </w:r>
      <w:r>
        <w:t xml:space="preserve"> Auslastung</w:t>
      </w:r>
      <w:r w:rsidRPr="00674BAB">
        <w:t xml:space="preserve"> pro Quartal)</w:t>
      </w:r>
    </w:p>
    <w:tbl>
      <w:tblPr>
        <w:tblW w:w="0" w:type="auto"/>
        <w:tblInd w:w="108" w:type="dxa"/>
        <w:tblLook w:val="04A0" w:firstRow="1" w:lastRow="0" w:firstColumn="1" w:lastColumn="0" w:noHBand="0" w:noVBand="1"/>
      </w:tblPr>
      <w:tblGrid>
        <w:gridCol w:w="440"/>
        <w:gridCol w:w="3125"/>
        <w:gridCol w:w="792"/>
        <w:gridCol w:w="793"/>
        <w:gridCol w:w="793"/>
        <w:gridCol w:w="793"/>
        <w:gridCol w:w="793"/>
        <w:gridCol w:w="793"/>
        <w:gridCol w:w="793"/>
        <w:gridCol w:w="793"/>
      </w:tblGrid>
      <w:tr w:rsidR="00670143" w14:paraId="1660733A" w14:textId="77777777" w:rsidTr="00670143">
        <w:trPr>
          <w:trHeight w:val="240"/>
        </w:trPr>
        <w:tc>
          <w:tcPr>
            <w:tcW w:w="440"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3C40E169" w14:textId="77777777" w:rsidR="00670143" w:rsidRDefault="00670143" w:rsidP="00670143">
            <w:pPr>
              <w:jc w:val="center"/>
            </w:pPr>
            <w:r>
              <w:rPr>
                <w:b/>
                <w:sz w:val="16"/>
              </w:rPr>
              <w:t>Nr.</w:t>
            </w:r>
          </w:p>
        </w:tc>
        <w:tc>
          <w:tcPr>
            <w:tcW w:w="3125" w:type="dxa"/>
            <w:vMerge w:val="restart"/>
            <w:tcBorders>
              <w:top w:val="single" w:sz="8" w:space="0" w:color="auto"/>
              <w:left w:val="single" w:sz="8" w:space="0" w:color="auto"/>
              <w:right w:val="single" w:sz="8" w:space="0" w:color="auto"/>
              <w:tl2br w:val="nil"/>
              <w:tr2bl w:val="nil"/>
            </w:tcBorders>
            <w:shd w:val="clear" w:color="auto" w:fill="F2F2F2" w:themeFill="background1" w:themeFillShade="F2"/>
          </w:tcPr>
          <w:p w14:paraId="2014504A" w14:textId="77777777" w:rsidR="00670143" w:rsidRDefault="00670143" w:rsidP="00670143">
            <w:pPr>
              <w:jc w:val="left"/>
              <w:rPr>
                <w:sz w:val="16"/>
              </w:rPr>
            </w:pPr>
            <w:r>
              <w:rPr>
                <w:b/>
                <w:sz w:val="16"/>
              </w:rPr>
              <w:t>Beschreibung des Auftrags</w:t>
            </w:r>
          </w:p>
        </w:tc>
        <w:tc>
          <w:tcPr>
            <w:tcW w:w="6343" w:type="dxa"/>
            <w:gridSpan w:val="8"/>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658E3E0" w14:textId="77777777" w:rsidR="00670143" w:rsidRDefault="00670143" w:rsidP="00670143">
            <w:pPr>
              <w:jc w:val="center"/>
              <w:rPr>
                <w:b/>
                <w:sz w:val="16"/>
              </w:rPr>
            </w:pPr>
            <w:r>
              <w:rPr>
                <w:b/>
                <w:sz w:val="16"/>
              </w:rPr>
              <w:t>Quartal (Angabe in %)</w:t>
            </w:r>
          </w:p>
          <w:p w14:paraId="5B2ADCAB" w14:textId="77777777" w:rsidR="00670143" w:rsidRPr="002E6362" w:rsidRDefault="00670143" w:rsidP="00670143">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670143" w14:paraId="31634430" w14:textId="77777777" w:rsidTr="00670143">
        <w:trPr>
          <w:trHeight w:val="240"/>
        </w:trPr>
        <w:tc>
          <w:tcPr>
            <w:tcW w:w="440" w:type="dxa"/>
            <w:vMerge/>
            <w:tcBorders>
              <w:left w:val="single" w:sz="8" w:space="0" w:color="auto"/>
              <w:right w:val="single" w:sz="8" w:space="0" w:color="auto"/>
              <w:tl2br w:val="nil"/>
              <w:tr2bl w:val="nil"/>
            </w:tcBorders>
            <w:shd w:val="clear" w:color="auto" w:fill="F2F2F2" w:themeFill="background1" w:themeFillShade="F2"/>
          </w:tcPr>
          <w:p w14:paraId="0D312927" w14:textId="77777777" w:rsidR="00670143" w:rsidRDefault="00670143" w:rsidP="00670143">
            <w:pPr>
              <w:spacing w:before="0" w:after="0"/>
            </w:pPr>
          </w:p>
        </w:tc>
        <w:tc>
          <w:tcPr>
            <w:tcW w:w="3125" w:type="dxa"/>
            <w:vMerge/>
            <w:tcBorders>
              <w:left w:val="single" w:sz="8" w:space="0" w:color="auto"/>
              <w:right w:val="single" w:sz="8" w:space="0" w:color="auto"/>
              <w:tl2br w:val="nil"/>
              <w:tr2bl w:val="nil"/>
            </w:tcBorders>
            <w:shd w:val="clear" w:color="auto" w:fill="F2F2F2" w:themeFill="background1" w:themeFillShade="F2"/>
          </w:tcPr>
          <w:p w14:paraId="32046FAC" w14:textId="77777777" w:rsidR="00670143" w:rsidRDefault="00670143" w:rsidP="00670143">
            <w:pPr>
              <w:spacing w:before="0" w:after="0"/>
              <w:rPr>
                <w:sz w:val="16"/>
              </w:rPr>
            </w:pPr>
          </w:p>
        </w:tc>
        <w:tc>
          <w:tcPr>
            <w:tcW w:w="3171"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F3CDD4B" w14:textId="77777777" w:rsidR="00670143" w:rsidRDefault="00670143" w:rsidP="00670143">
            <w:pPr>
              <w:spacing w:before="0" w:after="0"/>
              <w:jc w:val="center"/>
              <w:rPr>
                <w:b/>
                <w:sz w:val="16"/>
              </w:rPr>
            </w:pPr>
            <w:r>
              <w:rPr>
                <w:b/>
                <w:sz w:val="16"/>
              </w:rPr>
              <w:t>2021</w:t>
            </w:r>
          </w:p>
        </w:tc>
        <w:tc>
          <w:tcPr>
            <w:tcW w:w="3172" w:type="dxa"/>
            <w:gridSpan w:val="4"/>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D026ED9" w14:textId="77777777" w:rsidR="00670143" w:rsidRDefault="00670143" w:rsidP="00670143">
            <w:pPr>
              <w:spacing w:before="0" w:after="0"/>
              <w:jc w:val="center"/>
              <w:rPr>
                <w:b/>
                <w:sz w:val="16"/>
              </w:rPr>
            </w:pPr>
            <w:r>
              <w:rPr>
                <w:b/>
                <w:sz w:val="16"/>
              </w:rPr>
              <w:t>2022</w:t>
            </w:r>
          </w:p>
        </w:tc>
      </w:tr>
      <w:tr w:rsidR="00670143" w14:paraId="646442D7" w14:textId="77777777" w:rsidTr="00670143">
        <w:trPr>
          <w:trHeight w:val="240"/>
        </w:trPr>
        <w:tc>
          <w:tcPr>
            <w:tcW w:w="440"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483BB89C" w14:textId="77777777" w:rsidR="00670143" w:rsidRDefault="00670143" w:rsidP="00670143">
            <w:pPr>
              <w:spacing w:before="0" w:after="0"/>
            </w:pPr>
          </w:p>
        </w:tc>
        <w:tc>
          <w:tcPr>
            <w:tcW w:w="3125" w:type="dxa"/>
            <w:vMerge/>
            <w:tcBorders>
              <w:left w:val="single" w:sz="8" w:space="0" w:color="auto"/>
              <w:bottom w:val="single" w:sz="8" w:space="0" w:color="auto"/>
              <w:right w:val="single" w:sz="8" w:space="0" w:color="auto"/>
              <w:tl2br w:val="nil"/>
              <w:tr2bl w:val="nil"/>
            </w:tcBorders>
            <w:shd w:val="clear" w:color="auto" w:fill="F2F2F2" w:themeFill="background1" w:themeFillShade="F2"/>
          </w:tcPr>
          <w:p w14:paraId="362603FA" w14:textId="77777777" w:rsidR="00670143" w:rsidRDefault="00670143" w:rsidP="00670143">
            <w:pPr>
              <w:spacing w:before="0" w:after="0"/>
              <w:rPr>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B735659" w14:textId="77777777" w:rsidR="00670143" w:rsidRDefault="00670143" w:rsidP="00670143">
            <w:pPr>
              <w:spacing w:before="0" w:after="0"/>
              <w:jc w:val="center"/>
              <w:rPr>
                <w:sz w:val="16"/>
              </w:rPr>
            </w:pPr>
            <w:r>
              <w:rPr>
                <w:b/>
                <w:sz w:val="16"/>
              </w:rPr>
              <w:t>1.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42C48DF1" w14:textId="77777777" w:rsidR="00670143" w:rsidRDefault="00670143" w:rsidP="00670143">
            <w:pPr>
              <w:spacing w:before="0" w:after="0"/>
              <w:jc w:val="center"/>
              <w:rPr>
                <w:sz w:val="16"/>
              </w:rPr>
            </w:pPr>
            <w:r>
              <w:rPr>
                <w:b/>
                <w:sz w:val="16"/>
              </w:rPr>
              <w:t>2.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098628E7" w14:textId="77777777" w:rsidR="00670143" w:rsidRDefault="00670143" w:rsidP="00670143">
            <w:pPr>
              <w:spacing w:before="0" w:after="0"/>
              <w:jc w:val="center"/>
              <w:rPr>
                <w:sz w:val="16"/>
              </w:rPr>
            </w:pPr>
            <w:r>
              <w:rPr>
                <w:b/>
                <w:sz w:val="16"/>
              </w:rPr>
              <w:t>3.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7ADBCAEE" w14:textId="77777777" w:rsidR="00670143" w:rsidRDefault="00670143" w:rsidP="00670143">
            <w:pPr>
              <w:spacing w:before="0" w:after="0"/>
              <w:jc w:val="center"/>
              <w:rPr>
                <w:sz w:val="16"/>
              </w:rPr>
            </w:pPr>
            <w:r>
              <w:rPr>
                <w:b/>
                <w:sz w:val="16"/>
              </w:rPr>
              <w:t>4.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5D050252" w14:textId="77777777" w:rsidR="00670143" w:rsidRDefault="00670143" w:rsidP="00670143">
            <w:pPr>
              <w:spacing w:before="0" w:after="0"/>
              <w:jc w:val="center"/>
              <w:rPr>
                <w:sz w:val="16"/>
              </w:rPr>
            </w:pPr>
            <w:r>
              <w:rPr>
                <w:b/>
                <w:sz w:val="16"/>
              </w:rPr>
              <w:t>1.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436F95B" w14:textId="77777777" w:rsidR="00670143" w:rsidRDefault="00670143" w:rsidP="00670143">
            <w:pPr>
              <w:spacing w:before="0" w:after="0"/>
              <w:jc w:val="center"/>
              <w:rPr>
                <w:sz w:val="16"/>
              </w:rPr>
            </w:pPr>
            <w:r>
              <w:rPr>
                <w:b/>
                <w:sz w:val="16"/>
              </w:rPr>
              <w:t>2.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6C08CB4F" w14:textId="77777777" w:rsidR="00670143" w:rsidRDefault="00670143" w:rsidP="00670143">
            <w:pPr>
              <w:spacing w:before="0" w:after="0"/>
              <w:jc w:val="center"/>
              <w:rPr>
                <w:sz w:val="16"/>
              </w:rPr>
            </w:pPr>
            <w:r>
              <w:rPr>
                <w:b/>
                <w:sz w:val="16"/>
              </w:rPr>
              <w:t>3. Qrtl.</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2F2F2" w:themeFill="background1" w:themeFillShade="F2"/>
          </w:tcPr>
          <w:p w14:paraId="286C78D5" w14:textId="77777777" w:rsidR="00670143" w:rsidRDefault="00670143" w:rsidP="00670143">
            <w:pPr>
              <w:spacing w:before="0" w:after="0"/>
              <w:jc w:val="center"/>
              <w:rPr>
                <w:sz w:val="16"/>
              </w:rPr>
            </w:pPr>
            <w:r>
              <w:rPr>
                <w:b/>
                <w:sz w:val="16"/>
              </w:rPr>
              <w:t>4. Qrtl.</w:t>
            </w:r>
          </w:p>
        </w:tc>
      </w:tr>
      <w:tr w:rsidR="00670143" w14:paraId="21878D16"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652C89" w14:textId="77777777" w:rsidR="00670143" w:rsidRPr="0094019C" w:rsidRDefault="00670143" w:rsidP="00670143">
            <w:pPr>
              <w:spacing w:before="0" w:after="0"/>
              <w:rPr>
                <w:color w:val="0070C0"/>
              </w:rPr>
            </w:pPr>
            <w:r w:rsidRPr="0094019C">
              <w:rPr>
                <w:color w:val="0070C0"/>
                <w:sz w:val="16"/>
              </w:rPr>
              <w:t>1</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6A7C54" w14:textId="77777777" w:rsidR="00670143" w:rsidRPr="0094019C" w:rsidRDefault="00670143" w:rsidP="00670143">
            <w:pPr>
              <w:spacing w:before="0" w:after="0"/>
              <w:rPr>
                <w:color w:val="0070C0"/>
                <w:sz w:val="16"/>
              </w:rPr>
            </w:pPr>
            <w:r w:rsidRPr="0094019C">
              <w:rPr>
                <w:color w:val="0070C0"/>
                <w:sz w:val="16"/>
              </w:rPr>
              <w:t>(bestehende Aufträge auflisten)</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308666"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A0AF66"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75CCAB"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39BC8C"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032D95"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F8AE75"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4985C3"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9D59B7" w14:textId="77777777" w:rsidR="00670143" w:rsidRPr="0094019C" w:rsidRDefault="00670143" w:rsidP="00670143">
            <w:pPr>
              <w:spacing w:before="0" w:after="0"/>
              <w:jc w:val="center"/>
              <w:rPr>
                <w:color w:val="0070C0"/>
                <w:sz w:val="16"/>
              </w:rPr>
            </w:pPr>
          </w:p>
        </w:tc>
      </w:tr>
      <w:tr w:rsidR="00670143" w14:paraId="4397BBD8"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3C4308" w14:textId="77777777" w:rsidR="00670143" w:rsidRPr="0094019C" w:rsidRDefault="00670143" w:rsidP="00670143">
            <w:pPr>
              <w:spacing w:before="0" w:after="0"/>
              <w:rPr>
                <w:color w:val="0070C0"/>
              </w:rPr>
            </w:pPr>
            <w:r w:rsidRPr="0094019C">
              <w:rPr>
                <w:color w:val="0070C0"/>
                <w:sz w:val="16"/>
              </w:rPr>
              <w:t>2</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E47307" w14:textId="77777777" w:rsidR="00670143" w:rsidRPr="0094019C" w:rsidRDefault="00670143" w:rsidP="00670143">
            <w:pPr>
              <w:spacing w:before="0" w:after="0"/>
              <w:rPr>
                <w:color w:val="0070C0"/>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1DCDAD"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6842AF"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5D30F70"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0409B0"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F48227"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31C425"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3E9F32"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6E469D" w14:textId="77777777" w:rsidR="00670143" w:rsidRPr="0094019C" w:rsidRDefault="00670143" w:rsidP="00670143">
            <w:pPr>
              <w:spacing w:before="0" w:after="0"/>
              <w:jc w:val="center"/>
              <w:rPr>
                <w:color w:val="0070C0"/>
                <w:sz w:val="16"/>
              </w:rPr>
            </w:pPr>
          </w:p>
        </w:tc>
      </w:tr>
      <w:tr w:rsidR="00670143" w14:paraId="0195B3CC"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0E19E6" w14:textId="77777777" w:rsidR="00670143" w:rsidRPr="0094019C" w:rsidRDefault="00670143" w:rsidP="00670143">
            <w:pPr>
              <w:spacing w:before="0" w:after="0"/>
              <w:rPr>
                <w:color w:val="0070C0"/>
              </w:rPr>
            </w:pPr>
            <w:r w:rsidRPr="0094019C">
              <w:rPr>
                <w:color w:val="0070C0"/>
                <w:sz w:val="16"/>
              </w:rPr>
              <w:t>…</w:t>
            </w: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044A85" w14:textId="77777777" w:rsidR="00670143" w:rsidRPr="0094019C" w:rsidRDefault="00670143" w:rsidP="00670143">
            <w:pPr>
              <w:spacing w:before="0" w:after="0"/>
              <w:rPr>
                <w:color w:val="0070C0"/>
                <w:sz w:val="16"/>
              </w:rPr>
            </w:pP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ABB278"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EAA3DA"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9C9839"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8874C2"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F41D35"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112EED"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422E8A" w14:textId="77777777" w:rsidR="00670143" w:rsidRPr="0094019C" w:rsidRDefault="00670143" w:rsidP="00670143">
            <w:pPr>
              <w:spacing w:before="0" w:after="0"/>
              <w:jc w:val="center"/>
              <w:rPr>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0038F3" w14:textId="77777777" w:rsidR="00670143" w:rsidRPr="0094019C" w:rsidRDefault="00670143" w:rsidP="00670143">
            <w:pPr>
              <w:spacing w:before="0" w:after="0"/>
              <w:jc w:val="center"/>
              <w:rPr>
                <w:color w:val="0070C0"/>
                <w:sz w:val="16"/>
              </w:rPr>
            </w:pPr>
          </w:p>
        </w:tc>
      </w:tr>
      <w:tr w:rsidR="00670143" w14:paraId="5402CE04" w14:textId="77777777" w:rsidTr="00670143">
        <w:trPr>
          <w:trHeight w:val="17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1F53C7" w14:textId="77777777" w:rsidR="00670143" w:rsidRPr="00B550E9" w:rsidRDefault="00670143" w:rsidP="00670143">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DDDBC0" w14:textId="1C73FE0B" w:rsidR="00670143" w:rsidRPr="00B550E9" w:rsidRDefault="00670143" w:rsidP="00670143">
            <w:pPr>
              <w:spacing w:before="40" w:after="40" w:line="200" w:lineRule="exact"/>
              <w:jc w:val="left"/>
              <w:rPr>
                <w:b/>
                <w:sz w:val="16"/>
              </w:rPr>
            </w:pPr>
            <w:r w:rsidRPr="00B550E9">
              <w:rPr>
                <w:b/>
                <w:sz w:val="16"/>
              </w:rPr>
              <w:t xml:space="preserve">Funktion </w:t>
            </w:r>
            <w:r>
              <w:rPr>
                <w:b/>
                <w:sz w:val="16"/>
              </w:rPr>
              <w:t>Projektleiter Stv.</w:t>
            </w:r>
            <w:r w:rsidRPr="00B550E9">
              <w:rPr>
                <w:b/>
                <w:sz w:val="16"/>
              </w:rPr>
              <w:t xml:space="preserve"> in der vorliegenden Ausschreibung</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55442D9D" w14:textId="7CA0BD32" w:rsidR="00670143" w:rsidRPr="004C5308"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396CA36" w14:textId="501FBEDA" w:rsidR="00670143" w:rsidRPr="00B138E0"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AD83BDB" w14:textId="02618270" w:rsidR="00670143" w:rsidRPr="00B138E0"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47D09EB" w14:textId="39548FBF" w:rsidR="00670143" w:rsidRPr="00B138E0"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BF2292E" w14:textId="03039D22" w:rsidR="00670143" w:rsidRPr="00B138E0"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34229504" w14:textId="0E84F453" w:rsidR="00670143" w:rsidRPr="00B138E0"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DBB82FC" w14:textId="5E25AF66" w:rsidR="00670143" w:rsidRPr="00B138E0" w:rsidRDefault="00670143" w:rsidP="00670143">
            <w:pPr>
              <w:spacing w:before="120" w:after="120"/>
              <w:jc w:val="center"/>
              <w:rPr>
                <w:b/>
                <w:sz w:val="16"/>
              </w:rPr>
            </w:pPr>
            <w:r>
              <w:rPr>
                <w:b/>
                <w:sz w:val="16"/>
              </w:rPr>
              <w:t>10</w:t>
            </w: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D9CD0CC" w14:textId="2231322D" w:rsidR="00670143" w:rsidRPr="00B138E0" w:rsidRDefault="00670143" w:rsidP="00670143">
            <w:pPr>
              <w:spacing w:before="120" w:after="120"/>
              <w:jc w:val="center"/>
              <w:rPr>
                <w:b/>
                <w:sz w:val="16"/>
              </w:rPr>
            </w:pPr>
            <w:r>
              <w:rPr>
                <w:b/>
                <w:sz w:val="16"/>
              </w:rPr>
              <w:t>10</w:t>
            </w:r>
          </w:p>
        </w:tc>
      </w:tr>
      <w:tr w:rsidR="00670143" w14:paraId="45727F2A" w14:textId="77777777" w:rsidTr="00670143">
        <w:trPr>
          <w:trHeight w:val="17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A65A3B" w14:textId="77777777" w:rsidR="00670143" w:rsidRPr="00B550E9" w:rsidRDefault="00670143" w:rsidP="00670143">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AE036B1" w14:textId="77777777" w:rsidR="00670143" w:rsidRPr="00B550E9" w:rsidRDefault="00670143" w:rsidP="00670143">
            <w:pPr>
              <w:spacing w:before="40" w:after="40" w:line="200" w:lineRule="exact"/>
              <w:jc w:val="left"/>
              <w:rPr>
                <w:b/>
                <w:sz w:val="16"/>
              </w:rPr>
            </w:pPr>
            <w:r w:rsidRPr="00B550E9">
              <w:rPr>
                <w:b/>
                <w:sz w:val="16"/>
              </w:rPr>
              <w:t>Allfällige weitere Funktionen in der vorliegenden Ausschreibung</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69EF30C"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4ADF0FE4"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6A717378"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1D67B40A"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E729743"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7D219E95"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0DCDB1A5" w14:textId="77777777" w:rsidR="00670143" w:rsidRDefault="00670143" w:rsidP="00670143">
            <w:pPr>
              <w:spacing w:before="120" w:after="12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vAlign w:val="center"/>
          </w:tcPr>
          <w:p w14:paraId="2724AFA1" w14:textId="77777777" w:rsidR="00670143" w:rsidRDefault="00670143" w:rsidP="00670143">
            <w:pPr>
              <w:spacing w:before="120" w:after="120"/>
              <w:jc w:val="center"/>
              <w:rPr>
                <w:b/>
                <w:sz w:val="16"/>
              </w:rPr>
            </w:pPr>
          </w:p>
        </w:tc>
      </w:tr>
      <w:tr w:rsidR="00670143" w14:paraId="0D84F388"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8559A1" w14:textId="77777777" w:rsidR="00670143" w:rsidRPr="00B550E9" w:rsidRDefault="00670143" w:rsidP="00670143">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ACC5A7F" w14:textId="77777777" w:rsidR="00670143" w:rsidRPr="00B550E9" w:rsidRDefault="00670143" w:rsidP="00670143">
            <w:pPr>
              <w:spacing w:before="0" w:after="0"/>
              <w:rPr>
                <w:b/>
                <w:sz w:val="16"/>
              </w:rPr>
            </w:pPr>
            <w:r w:rsidRPr="00B550E9">
              <w:rPr>
                <w:b/>
                <w:sz w:val="16"/>
              </w:rPr>
              <w:t>Führungsaufgaben</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B867EB"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777B89"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CB1674"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293843"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6006D5"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F2DE77"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4D40D6"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BD4822" w14:textId="77777777" w:rsidR="00670143" w:rsidRPr="0094019C" w:rsidRDefault="00670143" w:rsidP="00670143">
            <w:pPr>
              <w:spacing w:before="0" w:after="0"/>
              <w:jc w:val="center"/>
              <w:rPr>
                <w:b/>
                <w:color w:val="0070C0"/>
                <w:sz w:val="16"/>
              </w:rPr>
            </w:pPr>
          </w:p>
        </w:tc>
      </w:tr>
      <w:tr w:rsidR="00670143" w14:paraId="17201F18"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F5E34" w14:textId="77777777" w:rsidR="00670143" w:rsidRDefault="00670143" w:rsidP="00670143">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4DDAC3" w14:textId="77777777" w:rsidR="00670143" w:rsidRPr="0094019C" w:rsidRDefault="00670143" w:rsidP="00670143">
            <w:pPr>
              <w:spacing w:before="0" w:after="0"/>
              <w:rPr>
                <w:b/>
                <w:sz w:val="16"/>
              </w:rPr>
            </w:pPr>
            <w:r w:rsidRPr="0094019C">
              <w:rPr>
                <w:b/>
                <w:sz w:val="16"/>
              </w:rPr>
              <w:t>Reserve</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2CE5DEE"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F64D4D"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0054A4"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BC1755"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ED7E62E"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BA6456F"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C27B2F" w14:textId="77777777" w:rsidR="00670143" w:rsidRPr="0094019C" w:rsidRDefault="00670143" w:rsidP="00670143">
            <w:pPr>
              <w:spacing w:before="0" w:after="0"/>
              <w:jc w:val="center"/>
              <w:rPr>
                <w:b/>
                <w:color w:val="0070C0"/>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FC74F8" w14:textId="77777777" w:rsidR="00670143" w:rsidRPr="0094019C" w:rsidRDefault="00670143" w:rsidP="00670143">
            <w:pPr>
              <w:spacing w:before="0" w:after="0"/>
              <w:jc w:val="center"/>
              <w:rPr>
                <w:b/>
                <w:color w:val="0070C0"/>
                <w:sz w:val="16"/>
              </w:rPr>
            </w:pPr>
          </w:p>
        </w:tc>
      </w:tr>
      <w:tr w:rsidR="00670143" w14:paraId="3A4A869B"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559CC2" w14:textId="77777777" w:rsidR="00670143" w:rsidRDefault="00670143" w:rsidP="00670143">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D6B8B6D" w14:textId="77777777" w:rsidR="00670143" w:rsidRPr="0094019C" w:rsidRDefault="00670143" w:rsidP="00670143">
            <w:pPr>
              <w:spacing w:before="0" w:after="0"/>
              <w:rPr>
                <w:b/>
                <w:sz w:val="16"/>
              </w:rPr>
            </w:pPr>
            <w:r>
              <w:rPr>
                <w:b/>
                <w:sz w:val="16"/>
              </w:rPr>
              <w:t>Total</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D0C359"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E2CC47"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C39A4F"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03A35E"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9EF862"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AB9A05"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40AA86"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DAC87F" w14:textId="77777777" w:rsidR="00670143" w:rsidRPr="0094019C" w:rsidRDefault="00670143" w:rsidP="00670143">
            <w:pPr>
              <w:spacing w:before="0" w:after="0"/>
              <w:jc w:val="center"/>
              <w:rPr>
                <w:b/>
                <w:sz w:val="16"/>
              </w:rPr>
            </w:pPr>
          </w:p>
        </w:tc>
      </w:tr>
      <w:tr w:rsidR="00670143" w14:paraId="614FDADB" w14:textId="77777777" w:rsidTr="00670143">
        <w:trPr>
          <w:trHeight w:val="240"/>
        </w:trPr>
        <w:tc>
          <w:tcPr>
            <w:tcW w:w="440"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1AB350" w14:textId="77777777" w:rsidR="00670143" w:rsidRDefault="00670143" w:rsidP="00670143">
            <w:pPr>
              <w:spacing w:before="0" w:after="0"/>
            </w:pPr>
          </w:p>
        </w:tc>
        <w:tc>
          <w:tcPr>
            <w:tcW w:w="3125"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5DD716" w14:textId="77777777" w:rsidR="00670143" w:rsidRPr="0094019C" w:rsidRDefault="00670143" w:rsidP="00670143">
            <w:pPr>
              <w:spacing w:before="0" w:after="0"/>
              <w:rPr>
                <w:b/>
                <w:sz w:val="16"/>
              </w:rPr>
            </w:pPr>
            <w:r>
              <w:rPr>
                <w:b/>
                <w:sz w:val="16"/>
              </w:rPr>
              <w:t>Pensum</w:t>
            </w:r>
          </w:p>
        </w:tc>
        <w:tc>
          <w:tcPr>
            <w:tcW w:w="79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1245D"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ACAE32"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A386AA"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71DAB6"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E03F5F"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0EC15BF"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0B3281" w14:textId="77777777" w:rsidR="00670143" w:rsidRPr="0094019C" w:rsidRDefault="00670143" w:rsidP="00670143">
            <w:pPr>
              <w:spacing w:before="0" w:after="0"/>
              <w:jc w:val="center"/>
              <w:rPr>
                <w:b/>
                <w:sz w:val="16"/>
              </w:rPr>
            </w:pPr>
          </w:p>
        </w:tc>
        <w:tc>
          <w:tcPr>
            <w:tcW w:w="79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9D4AEA" w14:textId="77777777" w:rsidR="00670143" w:rsidRPr="0094019C" w:rsidRDefault="00670143" w:rsidP="00670143">
            <w:pPr>
              <w:spacing w:before="0" w:after="0"/>
              <w:jc w:val="center"/>
              <w:rPr>
                <w:b/>
                <w:sz w:val="16"/>
              </w:rPr>
            </w:pPr>
          </w:p>
        </w:tc>
      </w:tr>
    </w:tbl>
    <w:p w14:paraId="56E7E163" w14:textId="77777777" w:rsidR="00670143" w:rsidRDefault="00670143" w:rsidP="00670143">
      <w:pPr>
        <w:pStyle w:val="KBOBTitel2"/>
        <w:pageBreakBefore/>
        <w:spacing w:before="0"/>
      </w:pPr>
      <w:r>
        <w:lastRenderedPageBreak/>
        <w:t>EK</w:t>
      </w:r>
      <w:r w:rsidRPr="004E520D">
        <w:t>5:</w:t>
      </w:r>
      <w:r>
        <w:t xml:space="preserve"> Leistungsanteil Unterakkordanten</w:t>
      </w:r>
    </w:p>
    <w:p w14:paraId="18BE793F" w14:textId="77777777" w:rsidR="00670143" w:rsidRDefault="00670143" w:rsidP="00670143">
      <w:r>
        <w:t>Unterakkordanten: Maximal 50% der Leistung darf durch Subunternehmen erbracht werden.</w:t>
      </w:r>
    </w:p>
    <w:p w14:paraId="5E3E170A" w14:textId="77777777" w:rsidR="00670143" w:rsidRPr="00A162B8" w:rsidRDefault="00670143" w:rsidP="00670143">
      <w:pPr>
        <w:spacing w:after="120"/>
      </w:pPr>
    </w:p>
    <w:tbl>
      <w:tblPr>
        <w:tblW w:w="10065" w:type="dxa"/>
        <w:tblLayout w:type="fixed"/>
        <w:tblCellMar>
          <w:left w:w="0" w:type="dxa"/>
          <w:right w:w="0" w:type="dxa"/>
        </w:tblCellMar>
        <w:tblLook w:val="01E0" w:firstRow="1" w:lastRow="1" w:firstColumn="1" w:lastColumn="1" w:noHBand="0" w:noVBand="0"/>
      </w:tblPr>
      <w:tblGrid>
        <w:gridCol w:w="567"/>
        <w:gridCol w:w="5812"/>
        <w:gridCol w:w="3686"/>
      </w:tblGrid>
      <w:tr w:rsidR="00670143" w:rsidRPr="00FA0750" w14:paraId="0E9DAC22" w14:textId="77777777" w:rsidTr="00670143">
        <w:tc>
          <w:tcPr>
            <w:tcW w:w="567" w:type="dxa"/>
          </w:tcPr>
          <w:p w14:paraId="0F06BA78" w14:textId="77777777" w:rsidR="00670143" w:rsidRPr="00FA0750" w:rsidRDefault="00670143" w:rsidP="00670143">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gridSpan w:val="2"/>
            <w:vMerge w:val="restart"/>
          </w:tcPr>
          <w:p w14:paraId="102C4D49" w14:textId="77777777" w:rsidR="00670143" w:rsidRPr="00FA0750" w:rsidRDefault="00670143" w:rsidP="00670143">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maximal 50% der Leistung durch Subunternehmen erbracht werden:</w:t>
            </w:r>
          </w:p>
        </w:tc>
      </w:tr>
      <w:tr w:rsidR="00670143" w:rsidRPr="00FA0750" w14:paraId="364CCD8A" w14:textId="77777777" w:rsidTr="00670143">
        <w:tc>
          <w:tcPr>
            <w:tcW w:w="567" w:type="dxa"/>
          </w:tcPr>
          <w:p w14:paraId="51E15A2F" w14:textId="77777777" w:rsidR="00670143" w:rsidRPr="00FA0750" w:rsidRDefault="00670143" w:rsidP="00670143">
            <w:pPr>
              <w:rPr>
                <w:szCs w:val="20"/>
              </w:rPr>
            </w:pPr>
          </w:p>
        </w:tc>
        <w:tc>
          <w:tcPr>
            <w:tcW w:w="9498" w:type="dxa"/>
            <w:gridSpan w:val="2"/>
            <w:vMerge/>
          </w:tcPr>
          <w:p w14:paraId="4D4DA201" w14:textId="77777777" w:rsidR="00670143" w:rsidRPr="00FA0750" w:rsidRDefault="00670143" w:rsidP="00670143">
            <w:pPr>
              <w:rPr>
                <w:szCs w:val="20"/>
              </w:rPr>
            </w:pPr>
          </w:p>
        </w:tc>
      </w:tr>
      <w:tr w:rsidR="00670143" w:rsidRPr="0031070D" w14:paraId="0BA12C5A" w14:textId="77777777" w:rsidTr="00670143">
        <w:trPr>
          <w:trHeight w:val="142"/>
        </w:trPr>
        <w:tc>
          <w:tcPr>
            <w:tcW w:w="567" w:type="dxa"/>
          </w:tcPr>
          <w:p w14:paraId="3B76046B" w14:textId="77777777" w:rsidR="00670143" w:rsidRPr="0031070D" w:rsidRDefault="00670143" w:rsidP="00670143">
            <w:pPr>
              <w:spacing w:before="0" w:after="0" w:line="240" w:lineRule="auto"/>
              <w:rPr>
                <w:sz w:val="6"/>
                <w:szCs w:val="20"/>
              </w:rPr>
            </w:pPr>
          </w:p>
        </w:tc>
        <w:tc>
          <w:tcPr>
            <w:tcW w:w="9498" w:type="dxa"/>
            <w:gridSpan w:val="2"/>
          </w:tcPr>
          <w:p w14:paraId="39945C2E" w14:textId="77777777" w:rsidR="00670143" w:rsidRPr="0031070D" w:rsidRDefault="00670143" w:rsidP="00670143">
            <w:pPr>
              <w:spacing w:before="0" w:after="0" w:line="240" w:lineRule="auto"/>
              <w:rPr>
                <w:sz w:val="6"/>
                <w:szCs w:val="20"/>
              </w:rPr>
            </w:pPr>
          </w:p>
        </w:tc>
      </w:tr>
      <w:tr w:rsidR="00670143" w:rsidRPr="00DE2ECB" w14:paraId="663AF7AA" w14:textId="77777777" w:rsidTr="00670143">
        <w:trPr>
          <w:trHeight w:val="142"/>
        </w:trPr>
        <w:tc>
          <w:tcPr>
            <w:tcW w:w="567" w:type="dxa"/>
          </w:tcPr>
          <w:p w14:paraId="412F31CA" w14:textId="77777777" w:rsidR="00670143" w:rsidRPr="00DE2ECB" w:rsidRDefault="00670143" w:rsidP="00670143">
            <w:pPr>
              <w:spacing w:line="240" w:lineRule="auto"/>
              <w:rPr>
                <w:szCs w:val="20"/>
              </w:rPr>
            </w:pPr>
          </w:p>
        </w:tc>
        <w:tc>
          <w:tcPr>
            <w:tcW w:w="5812" w:type="dxa"/>
            <w:tcBorders>
              <w:bottom w:val="single" w:sz="4" w:space="0" w:color="auto"/>
              <w:right w:val="single" w:sz="4" w:space="0" w:color="auto"/>
            </w:tcBorders>
          </w:tcPr>
          <w:p w14:paraId="4A95FBF5" w14:textId="77777777" w:rsidR="00670143" w:rsidRPr="00DE2ECB" w:rsidRDefault="00670143" w:rsidP="00670143">
            <w:pPr>
              <w:spacing w:line="240" w:lineRule="auto"/>
              <w:rPr>
                <w:szCs w:val="20"/>
              </w:rPr>
            </w:pPr>
            <w:r>
              <w:rPr>
                <w:szCs w:val="20"/>
              </w:rPr>
              <w:t>Subunternehmen</w:t>
            </w:r>
          </w:p>
        </w:tc>
        <w:tc>
          <w:tcPr>
            <w:tcW w:w="3686" w:type="dxa"/>
            <w:tcBorders>
              <w:left w:val="single" w:sz="4" w:space="0" w:color="auto"/>
              <w:bottom w:val="single" w:sz="4" w:space="0" w:color="auto"/>
            </w:tcBorders>
          </w:tcPr>
          <w:p w14:paraId="76EFBD38" w14:textId="77777777" w:rsidR="00670143" w:rsidRPr="00DE2ECB" w:rsidRDefault="00670143" w:rsidP="00670143">
            <w:pPr>
              <w:spacing w:line="240" w:lineRule="auto"/>
              <w:rPr>
                <w:szCs w:val="20"/>
              </w:rPr>
            </w:pPr>
            <w:r>
              <w:rPr>
                <w:szCs w:val="20"/>
              </w:rPr>
              <w:t>Anteil [%]</w:t>
            </w:r>
          </w:p>
        </w:tc>
      </w:tr>
      <w:tr w:rsidR="00670143" w14:paraId="645A1A31" w14:textId="77777777" w:rsidTr="00670143">
        <w:trPr>
          <w:trHeight w:val="142"/>
        </w:trPr>
        <w:tc>
          <w:tcPr>
            <w:tcW w:w="567" w:type="dxa"/>
          </w:tcPr>
          <w:p w14:paraId="7F3C2B5E" w14:textId="77777777" w:rsidR="00670143" w:rsidRPr="00DE2ECB" w:rsidRDefault="00670143" w:rsidP="00670143">
            <w:pPr>
              <w:spacing w:line="240" w:lineRule="auto"/>
              <w:rPr>
                <w:szCs w:val="20"/>
              </w:rPr>
            </w:pPr>
          </w:p>
        </w:tc>
        <w:tc>
          <w:tcPr>
            <w:tcW w:w="5812" w:type="dxa"/>
            <w:tcBorders>
              <w:top w:val="single" w:sz="4" w:space="0" w:color="auto"/>
              <w:right w:val="single" w:sz="4" w:space="0" w:color="auto"/>
            </w:tcBorders>
          </w:tcPr>
          <w:p w14:paraId="4258A398"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top w:val="single" w:sz="4" w:space="0" w:color="auto"/>
              <w:left w:val="single" w:sz="4" w:space="0" w:color="auto"/>
            </w:tcBorders>
          </w:tcPr>
          <w:p w14:paraId="5D88CE2A"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670143" w14:paraId="482E7F3E" w14:textId="77777777" w:rsidTr="00670143">
        <w:trPr>
          <w:trHeight w:val="142"/>
        </w:trPr>
        <w:tc>
          <w:tcPr>
            <w:tcW w:w="567" w:type="dxa"/>
          </w:tcPr>
          <w:p w14:paraId="6FABAA15" w14:textId="77777777" w:rsidR="00670143" w:rsidRPr="00DE2ECB" w:rsidRDefault="00670143" w:rsidP="00670143">
            <w:pPr>
              <w:spacing w:line="240" w:lineRule="auto"/>
              <w:rPr>
                <w:szCs w:val="20"/>
              </w:rPr>
            </w:pPr>
          </w:p>
        </w:tc>
        <w:tc>
          <w:tcPr>
            <w:tcW w:w="5812" w:type="dxa"/>
            <w:tcBorders>
              <w:right w:val="single" w:sz="4" w:space="0" w:color="auto"/>
            </w:tcBorders>
          </w:tcPr>
          <w:p w14:paraId="27A8D121"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left w:val="single" w:sz="4" w:space="0" w:color="auto"/>
            </w:tcBorders>
          </w:tcPr>
          <w:p w14:paraId="126BAF3D"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670143" w14:paraId="47C84D52" w14:textId="77777777" w:rsidTr="00670143">
        <w:trPr>
          <w:trHeight w:val="142"/>
        </w:trPr>
        <w:tc>
          <w:tcPr>
            <w:tcW w:w="567" w:type="dxa"/>
          </w:tcPr>
          <w:p w14:paraId="3AD43D53" w14:textId="77777777" w:rsidR="00670143" w:rsidRPr="00DE2ECB" w:rsidRDefault="00670143" w:rsidP="00670143">
            <w:pPr>
              <w:spacing w:line="240" w:lineRule="auto"/>
              <w:rPr>
                <w:szCs w:val="20"/>
              </w:rPr>
            </w:pPr>
          </w:p>
        </w:tc>
        <w:tc>
          <w:tcPr>
            <w:tcW w:w="5812" w:type="dxa"/>
            <w:tcBorders>
              <w:right w:val="single" w:sz="4" w:space="0" w:color="auto"/>
            </w:tcBorders>
          </w:tcPr>
          <w:p w14:paraId="7B415DC9"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left w:val="single" w:sz="4" w:space="0" w:color="auto"/>
            </w:tcBorders>
          </w:tcPr>
          <w:p w14:paraId="15B7D08C"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670143" w14:paraId="7F4C0EB4" w14:textId="77777777" w:rsidTr="00670143">
        <w:trPr>
          <w:trHeight w:val="142"/>
        </w:trPr>
        <w:tc>
          <w:tcPr>
            <w:tcW w:w="567" w:type="dxa"/>
          </w:tcPr>
          <w:p w14:paraId="6A4B210C" w14:textId="77777777" w:rsidR="00670143" w:rsidRPr="00DE2ECB" w:rsidRDefault="00670143" w:rsidP="00670143">
            <w:pPr>
              <w:spacing w:line="240" w:lineRule="auto"/>
              <w:rPr>
                <w:szCs w:val="20"/>
              </w:rPr>
            </w:pPr>
          </w:p>
        </w:tc>
        <w:tc>
          <w:tcPr>
            <w:tcW w:w="5812" w:type="dxa"/>
            <w:tcBorders>
              <w:bottom w:val="single" w:sz="4" w:space="0" w:color="auto"/>
              <w:right w:val="single" w:sz="4" w:space="0" w:color="auto"/>
            </w:tcBorders>
          </w:tcPr>
          <w:p w14:paraId="5F3FB687"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c>
          <w:tcPr>
            <w:tcW w:w="3686" w:type="dxa"/>
            <w:tcBorders>
              <w:left w:val="single" w:sz="4" w:space="0" w:color="auto"/>
              <w:bottom w:val="single" w:sz="4" w:space="0" w:color="auto"/>
            </w:tcBorders>
          </w:tcPr>
          <w:p w14:paraId="2A4A4BD6"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670143" w14:paraId="0298E403" w14:textId="77777777" w:rsidTr="00670143">
        <w:trPr>
          <w:trHeight w:val="142"/>
        </w:trPr>
        <w:tc>
          <w:tcPr>
            <w:tcW w:w="567" w:type="dxa"/>
          </w:tcPr>
          <w:p w14:paraId="23DD17E9" w14:textId="77777777" w:rsidR="00670143" w:rsidRPr="00DE2ECB" w:rsidRDefault="00670143" w:rsidP="00670143">
            <w:pPr>
              <w:spacing w:line="240" w:lineRule="auto"/>
              <w:rPr>
                <w:szCs w:val="20"/>
              </w:rPr>
            </w:pPr>
          </w:p>
        </w:tc>
        <w:tc>
          <w:tcPr>
            <w:tcW w:w="5812" w:type="dxa"/>
            <w:tcBorders>
              <w:top w:val="single" w:sz="4" w:space="0" w:color="auto"/>
              <w:right w:val="single" w:sz="4" w:space="0" w:color="auto"/>
            </w:tcBorders>
          </w:tcPr>
          <w:p w14:paraId="73EB1DAF" w14:textId="77777777" w:rsidR="00670143" w:rsidRDefault="00670143" w:rsidP="00670143">
            <w:pPr>
              <w:spacing w:line="240" w:lineRule="auto"/>
              <w:rPr>
                <w:szCs w:val="20"/>
              </w:rPr>
            </w:pPr>
            <w:r>
              <w:rPr>
                <w:szCs w:val="20"/>
              </w:rPr>
              <w:t>Total</w:t>
            </w:r>
          </w:p>
        </w:tc>
        <w:tc>
          <w:tcPr>
            <w:tcW w:w="3686" w:type="dxa"/>
            <w:tcBorders>
              <w:top w:val="single" w:sz="4" w:space="0" w:color="auto"/>
              <w:left w:val="single" w:sz="4" w:space="0" w:color="auto"/>
            </w:tcBorders>
          </w:tcPr>
          <w:p w14:paraId="1DDEACD3" w14:textId="77777777" w:rsidR="00670143" w:rsidRDefault="00670143" w:rsidP="00670143">
            <w:pPr>
              <w:spacing w:line="240" w:lineRule="auto"/>
              <w:rPr>
                <w:szCs w:val="20"/>
              </w:rPr>
            </w:pPr>
            <w:r>
              <w:rPr>
                <w:rFonts w:cs="Arial"/>
                <w:color w:val="0070C0"/>
              </w:rPr>
              <w:fldChar w:fldCharType="begin">
                <w:ffData>
                  <w:name w:val=""/>
                  <w:enabled/>
                  <w:calcOnExit w:val="0"/>
                  <w:textInput>
                    <w:default w:val=".........."/>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w:t>
            </w:r>
            <w:r>
              <w:rPr>
                <w:rFonts w:cs="Arial"/>
                <w:color w:val="0070C0"/>
              </w:rPr>
              <w:fldChar w:fldCharType="end"/>
            </w:r>
          </w:p>
        </w:tc>
      </w:tr>
      <w:tr w:rsidR="00670143" w:rsidRPr="005C015B" w14:paraId="67EC89DC" w14:textId="77777777" w:rsidTr="00670143">
        <w:trPr>
          <w:trHeight w:val="142"/>
        </w:trPr>
        <w:tc>
          <w:tcPr>
            <w:tcW w:w="10065" w:type="dxa"/>
            <w:gridSpan w:val="3"/>
          </w:tcPr>
          <w:p w14:paraId="3E6FF3E6" w14:textId="77777777" w:rsidR="00670143" w:rsidRPr="005C015B" w:rsidRDefault="00670143" w:rsidP="00670143">
            <w:pPr>
              <w:spacing w:before="0" w:after="0" w:line="240" w:lineRule="auto"/>
              <w:rPr>
                <w:sz w:val="24"/>
                <w:szCs w:val="20"/>
              </w:rPr>
            </w:pPr>
          </w:p>
        </w:tc>
      </w:tr>
      <w:tr w:rsidR="00670143" w:rsidRPr="00FA0750" w14:paraId="4AB652D2" w14:textId="77777777" w:rsidTr="00670143">
        <w:tc>
          <w:tcPr>
            <w:tcW w:w="567" w:type="dxa"/>
          </w:tcPr>
          <w:p w14:paraId="78719C74" w14:textId="77777777" w:rsidR="00670143" w:rsidRPr="00FA0750" w:rsidRDefault="00670143" w:rsidP="00670143">
            <w:pPr>
              <w:rPr>
                <w:szCs w:val="20"/>
              </w:rPr>
            </w:pPr>
            <w:r>
              <w:rPr>
                <w:rFonts w:cs="Arial"/>
                <w:noProof/>
                <w:color w:val="0070C0"/>
              </w:rPr>
              <w:fldChar w:fldCharType="begin">
                <w:ffData>
                  <w:name w:val="Kontrollkästchen14"/>
                  <w:enabled/>
                  <w:calcOnExit w:val="0"/>
                  <w:checkBox>
                    <w:sizeAuto/>
                    <w:default w:val="0"/>
                  </w:checkBox>
                </w:ffData>
              </w:fldChar>
            </w:r>
            <w:r>
              <w:rPr>
                <w:rFonts w:cs="Arial"/>
                <w:noProof/>
                <w:color w:val="0070C0"/>
              </w:rPr>
              <w:instrText xml:space="preserve"> FORMCHECKBOX </w:instrText>
            </w:r>
            <w:r w:rsidR="00D87434">
              <w:rPr>
                <w:rFonts w:cs="Arial"/>
                <w:noProof/>
                <w:color w:val="0070C0"/>
              </w:rPr>
            </w:r>
            <w:r w:rsidR="00D87434">
              <w:rPr>
                <w:rFonts w:cs="Arial"/>
                <w:noProof/>
                <w:color w:val="0070C0"/>
              </w:rPr>
              <w:fldChar w:fldCharType="separate"/>
            </w:r>
            <w:r>
              <w:rPr>
                <w:rFonts w:cs="Arial"/>
                <w:noProof/>
                <w:color w:val="0070C0"/>
              </w:rPr>
              <w:fldChar w:fldCharType="end"/>
            </w:r>
            <w:r>
              <w:rPr>
                <w:rFonts w:cs="Arial"/>
                <w:noProof/>
                <w:color w:val="000000"/>
              </w:rPr>
              <w:t xml:space="preserve">  </w:t>
            </w:r>
          </w:p>
        </w:tc>
        <w:tc>
          <w:tcPr>
            <w:tcW w:w="9498" w:type="dxa"/>
            <w:gridSpan w:val="2"/>
          </w:tcPr>
          <w:p w14:paraId="398BFEAF" w14:textId="77777777" w:rsidR="00670143" w:rsidRPr="00FA0750" w:rsidRDefault="00670143" w:rsidP="00670143">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keine Leistungen durch Subunternehmen erbracht werden.</w:t>
            </w:r>
          </w:p>
        </w:tc>
      </w:tr>
    </w:tbl>
    <w:p w14:paraId="4F94148F" w14:textId="77777777" w:rsidR="00670143" w:rsidRDefault="00670143" w:rsidP="00670143">
      <w:pPr>
        <w:spacing w:before="0" w:after="0" w:line="240" w:lineRule="auto"/>
        <w:jc w:val="left"/>
      </w:pPr>
    </w:p>
    <w:p w14:paraId="7EE59CB8" w14:textId="77777777" w:rsidR="00670143" w:rsidRPr="004E520D" w:rsidRDefault="00670143" w:rsidP="00670143">
      <w:pPr>
        <w:spacing w:before="0" w:after="0" w:line="240" w:lineRule="auto"/>
        <w:jc w:val="left"/>
      </w:pPr>
    </w:p>
    <w:p w14:paraId="49BA38D4" w14:textId="77777777" w:rsidR="00670143" w:rsidRDefault="00670143" w:rsidP="00670143">
      <w:pPr>
        <w:spacing w:before="0" w:after="0" w:line="240" w:lineRule="auto"/>
        <w:jc w:val="left"/>
      </w:pPr>
      <w:r>
        <w:br w:type="page"/>
      </w:r>
    </w:p>
    <w:p w14:paraId="7786F373" w14:textId="77777777" w:rsidR="00670143" w:rsidRDefault="00670143" w:rsidP="00670143">
      <w:pPr>
        <w:pStyle w:val="KBOBTitel1"/>
      </w:pPr>
      <w:r>
        <w:lastRenderedPageBreak/>
        <w:t>Angaben zu den Zuschlagskriterien</w:t>
      </w:r>
    </w:p>
    <w:p w14:paraId="0F366F5A" w14:textId="77777777" w:rsidR="00670143" w:rsidRDefault="00670143" w:rsidP="00670143">
      <w:pPr>
        <w:spacing w:before="0" w:after="0" w:line="240" w:lineRule="auto"/>
        <w:jc w:val="left"/>
        <w:rPr>
          <w:b/>
        </w:rPr>
      </w:pPr>
      <w:r>
        <w:br w:type="page"/>
      </w:r>
    </w:p>
    <w:p w14:paraId="2C35A137" w14:textId="35649726" w:rsidR="00670143" w:rsidRDefault="00670143" w:rsidP="00670143">
      <w:pPr>
        <w:pStyle w:val="KBOBTitel2"/>
        <w:spacing w:before="0" w:line="280" w:lineRule="exact"/>
        <w:jc w:val="left"/>
      </w:pPr>
      <w:r>
        <w:lastRenderedPageBreak/>
        <w:t xml:space="preserve">ZK1: </w:t>
      </w:r>
      <w:r w:rsidR="00933295">
        <w:t xml:space="preserve">Qualität des Anbieters - </w:t>
      </w:r>
      <w:r>
        <w:rPr>
          <w:b w:val="0"/>
        </w:rPr>
        <w:t>(Gewichtung 40%)</w:t>
      </w:r>
    </w:p>
    <w:p w14:paraId="20767F78" w14:textId="6FDF6A71" w:rsidR="00670143" w:rsidRPr="005F40CD" w:rsidRDefault="00670143" w:rsidP="00670143">
      <w:r w:rsidRPr="005F40CD">
        <w:t>Als Schlüsselpersonen gelten Projektleiter</w:t>
      </w:r>
      <w:r>
        <w:t xml:space="preserve"> und</w:t>
      </w:r>
      <w:r w:rsidRPr="005F40CD">
        <w:t xml:space="preserve"> </w:t>
      </w:r>
      <w:r>
        <w:t>Projektleiter Stv.</w:t>
      </w:r>
      <w:r w:rsidRPr="005F40CD">
        <w:t xml:space="preserve"> </w:t>
      </w:r>
    </w:p>
    <w:p w14:paraId="7D04D2D1" w14:textId="77777777" w:rsidR="00670143" w:rsidRPr="005D73A4" w:rsidRDefault="00670143" w:rsidP="00670143">
      <w:r w:rsidRPr="0001109F">
        <w:t>Die Bewertung erfolgt einzeln pro Schlüsselperson auf Basis von je max</w:t>
      </w:r>
      <w:r>
        <w:t>imal</w:t>
      </w:r>
      <w:r w:rsidRPr="0001109F">
        <w:t xml:space="preserve"> 2 Referenzprojekten und ergänzendem Lebenslauf.</w:t>
      </w:r>
    </w:p>
    <w:p w14:paraId="3D188CEB" w14:textId="77777777" w:rsidR="00670143" w:rsidRDefault="00670143" w:rsidP="00670143">
      <w:pPr>
        <w:spacing w:before="0" w:after="0" w:line="240" w:lineRule="auto"/>
        <w:jc w:val="left"/>
        <w:rPr>
          <w:b/>
        </w:rPr>
      </w:pPr>
      <w:r>
        <w:rPr>
          <w:b/>
        </w:rPr>
        <w:br w:type="page"/>
      </w:r>
    </w:p>
    <w:p w14:paraId="57256C5F" w14:textId="5D1453A7" w:rsidR="00670143" w:rsidRDefault="00670143" w:rsidP="00670143">
      <w:pPr>
        <w:pStyle w:val="KBOBTitel3"/>
      </w:pPr>
      <w:r>
        <w:lastRenderedPageBreak/>
        <w:t xml:space="preserve">ZK1.1: Projektleiter </w:t>
      </w:r>
      <w:r>
        <w:rPr>
          <w:b w:val="0"/>
        </w:rPr>
        <w:t>(Gewichtung 25%)</w:t>
      </w:r>
    </w:p>
    <w:p w14:paraId="51BB6FA6" w14:textId="77777777" w:rsidR="00670143" w:rsidRPr="00023AFD" w:rsidRDefault="00670143" w:rsidP="00670143">
      <w:pPr>
        <w:spacing w:before="240" w:after="120"/>
      </w:pPr>
      <w:r>
        <w:t>Name:</w:t>
      </w:r>
      <w:r>
        <w:tab/>
      </w:r>
      <w:r>
        <w:tab/>
      </w:r>
      <w:r>
        <w:tab/>
      </w:r>
      <w:r>
        <w:tab/>
      </w:r>
      <w:r>
        <w:tab/>
      </w:r>
      <w:r w:rsidRPr="005A595E">
        <w:rPr>
          <w:color w:val="0070C0"/>
        </w:rPr>
        <w:t>…</w:t>
      </w:r>
    </w:p>
    <w:p w14:paraId="1EB705CE" w14:textId="77777777" w:rsidR="00670143" w:rsidRPr="00023AFD" w:rsidRDefault="00670143" w:rsidP="00670143">
      <w:pPr>
        <w:spacing w:before="120" w:after="120"/>
      </w:pPr>
      <w:r w:rsidRPr="00070EC5">
        <w:t>Vorname:</w:t>
      </w:r>
      <w:r w:rsidRPr="00023AFD">
        <w:tab/>
      </w:r>
      <w:r w:rsidRPr="00023AFD">
        <w:tab/>
      </w:r>
      <w:r w:rsidRPr="00023AFD">
        <w:tab/>
      </w:r>
      <w:r w:rsidRPr="00023AFD">
        <w:tab/>
      </w:r>
      <w:r w:rsidRPr="005A595E">
        <w:rPr>
          <w:color w:val="0070C0"/>
        </w:rPr>
        <w:t>…</w:t>
      </w:r>
    </w:p>
    <w:p w14:paraId="6E6662C9" w14:textId="77777777" w:rsidR="00670143" w:rsidRPr="00023AFD" w:rsidRDefault="00670143" w:rsidP="00670143">
      <w:pPr>
        <w:spacing w:before="240" w:after="120"/>
      </w:pPr>
      <w:r w:rsidRPr="00070EC5">
        <w:t>Firma:</w:t>
      </w:r>
      <w:r w:rsidRPr="00070EC5">
        <w:tab/>
      </w:r>
      <w:r w:rsidRPr="00023AFD">
        <w:tab/>
      </w:r>
      <w:r w:rsidRPr="00023AFD">
        <w:tab/>
      </w:r>
      <w:r w:rsidRPr="00023AFD">
        <w:tab/>
      </w:r>
      <w:r w:rsidRPr="00023AFD">
        <w:tab/>
      </w:r>
      <w:r w:rsidRPr="005A595E">
        <w:rPr>
          <w:color w:val="0070C0"/>
        </w:rPr>
        <w:t>…</w:t>
      </w:r>
    </w:p>
    <w:p w14:paraId="68E8A6A3" w14:textId="77777777" w:rsidR="00670143" w:rsidRPr="00023AFD" w:rsidRDefault="00670143" w:rsidP="00670143">
      <w:pPr>
        <w:spacing w:before="120" w:after="120"/>
      </w:pPr>
      <w:r w:rsidRPr="00070EC5">
        <w:t>Funktion in der Firma:</w:t>
      </w:r>
      <w:r w:rsidRPr="00070EC5">
        <w:tab/>
      </w:r>
      <w:r w:rsidRPr="00023AFD">
        <w:tab/>
      </w:r>
      <w:r w:rsidRPr="00023AFD">
        <w:tab/>
      </w:r>
      <w:r w:rsidRPr="005A595E">
        <w:rPr>
          <w:color w:val="0070C0"/>
        </w:rPr>
        <w:t>…</w:t>
      </w:r>
    </w:p>
    <w:p w14:paraId="404DB187" w14:textId="77777777" w:rsidR="00670143" w:rsidRDefault="00670143" w:rsidP="00670143">
      <w:pPr>
        <w:spacing w:before="240" w:after="120"/>
      </w:pPr>
      <w:r>
        <w:t>Beruf, Diplomjahr</w:t>
      </w:r>
      <w:r w:rsidRPr="00070EC5">
        <w:t>:</w:t>
      </w:r>
      <w:r w:rsidRPr="00070EC5">
        <w:tab/>
      </w:r>
      <w:r>
        <w:tab/>
      </w:r>
      <w:r>
        <w:tab/>
      </w:r>
      <w:r w:rsidRPr="005A595E">
        <w:rPr>
          <w:color w:val="0070C0"/>
        </w:rPr>
        <w:t>…</w:t>
      </w:r>
    </w:p>
    <w:p w14:paraId="7FA05A9C" w14:textId="77777777" w:rsidR="00670143" w:rsidRPr="00023AFD" w:rsidRDefault="00670143" w:rsidP="00670143">
      <w:pPr>
        <w:spacing w:before="120" w:after="600"/>
      </w:pPr>
      <w:r>
        <w:t>Ausbildung/Weiterbildung:</w:t>
      </w:r>
      <w:r>
        <w:tab/>
      </w:r>
      <w:r>
        <w:tab/>
      </w:r>
      <w:r w:rsidRPr="005A595E">
        <w:rPr>
          <w:color w:val="0070C0"/>
        </w:rPr>
        <w:t>…</w:t>
      </w:r>
    </w:p>
    <w:p w14:paraId="45C11951" w14:textId="77777777" w:rsidR="00670143" w:rsidRPr="00E55C66" w:rsidRDefault="00670143" w:rsidP="00670143">
      <w:pPr>
        <w:spacing w:before="360" w:after="120"/>
        <w:rPr>
          <w:b/>
          <w:i/>
        </w:rPr>
      </w:pPr>
      <w:r w:rsidRPr="00E55C66">
        <w:rPr>
          <w:b/>
          <w:i/>
        </w:rPr>
        <w:t>Referenz</w:t>
      </w:r>
      <w:r>
        <w:rPr>
          <w:b/>
          <w:i/>
        </w:rPr>
        <w:t>projekt 1</w:t>
      </w:r>
    </w:p>
    <w:p w14:paraId="1BF52201" w14:textId="77777777" w:rsidR="00670143" w:rsidRDefault="00670143" w:rsidP="00670143">
      <w:pPr>
        <w:spacing w:before="120" w:after="120"/>
      </w:pPr>
      <w:r>
        <w:t>Projekt:</w:t>
      </w:r>
      <w:r>
        <w:tab/>
      </w:r>
      <w:r>
        <w:tab/>
      </w:r>
      <w:r>
        <w:tab/>
      </w:r>
      <w:r>
        <w:tab/>
      </w:r>
      <w:r>
        <w:tab/>
      </w:r>
      <w:r w:rsidRPr="000B705C">
        <w:rPr>
          <w:color w:val="0070C0"/>
        </w:rPr>
        <w:t>…</w:t>
      </w:r>
    </w:p>
    <w:p w14:paraId="26263138" w14:textId="77777777" w:rsidR="00670143" w:rsidRDefault="00670143" w:rsidP="00670143">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223AF54E" w14:textId="77777777" w:rsidR="00670143" w:rsidRDefault="00670143" w:rsidP="00670143">
      <w:pPr>
        <w:spacing w:before="120" w:after="120"/>
        <w:jc w:val="left"/>
      </w:pPr>
      <w:r>
        <w:t xml:space="preserve">Schlüsselperson bei Projektabwicklung </w:t>
      </w:r>
      <w:r>
        <w:br/>
        <w:t>angestellt bei Firma:</w:t>
      </w:r>
      <w:r>
        <w:tab/>
      </w:r>
      <w:r>
        <w:tab/>
      </w:r>
      <w:r>
        <w:tab/>
      </w:r>
      <w:r w:rsidRPr="000B705C">
        <w:rPr>
          <w:color w:val="0070C0"/>
        </w:rPr>
        <w:t>…</w:t>
      </w:r>
    </w:p>
    <w:p w14:paraId="4AE18182" w14:textId="77777777" w:rsidR="00670143" w:rsidRDefault="00670143" w:rsidP="00670143">
      <w:pPr>
        <w:spacing w:before="360" w:after="120"/>
      </w:pPr>
      <w:r>
        <w:t>Kurzer Projektbeschrieb:</w:t>
      </w:r>
      <w:r>
        <w:tab/>
      </w:r>
      <w:r>
        <w:tab/>
      </w:r>
      <w:r w:rsidRPr="000B705C">
        <w:rPr>
          <w:color w:val="0070C0"/>
        </w:rPr>
        <w:t>…</w:t>
      </w:r>
    </w:p>
    <w:p w14:paraId="48323FB4" w14:textId="77777777" w:rsidR="00670143" w:rsidRDefault="00670143" w:rsidP="00670143">
      <w:pPr>
        <w:spacing w:before="240" w:after="120"/>
      </w:pPr>
      <w:r>
        <w:t>Leistungen der Schlüsselperson:</w:t>
      </w:r>
      <w:r>
        <w:tab/>
      </w:r>
      <w:r w:rsidRPr="00165994">
        <w:t>…</w:t>
      </w:r>
    </w:p>
    <w:p w14:paraId="4AC2B04F" w14:textId="77777777" w:rsidR="00670143" w:rsidRDefault="00670143" w:rsidP="00670143">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29F2B153" w14:textId="77777777" w:rsidR="00670143" w:rsidRDefault="00670143" w:rsidP="0067014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5E8982D6" w14:textId="77777777" w:rsidR="00670143" w:rsidRDefault="00670143" w:rsidP="00670143">
      <w:pPr>
        <w:spacing w:before="240" w:after="120"/>
        <w:jc w:val="left"/>
      </w:pPr>
      <w:r>
        <w:t xml:space="preserve">Investitionsvolumen des bearbeiteten </w:t>
      </w:r>
      <w:r>
        <w:br/>
        <w:t>Projektteils (CHF, exkl. MwSt.):</w:t>
      </w:r>
      <w:r>
        <w:tab/>
      </w:r>
      <w:r>
        <w:tab/>
      </w:r>
      <w:r w:rsidRPr="000B705C">
        <w:rPr>
          <w:color w:val="0070C0"/>
        </w:rPr>
        <w:t>…</w:t>
      </w:r>
    </w:p>
    <w:p w14:paraId="5C6D22BC" w14:textId="77777777" w:rsidR="00670143" w:rsidRDefault="00670143" w:rsidP="00670143">
      <w:pPr>
        <w:spacing w:before="240" w:after="120"/>
      </w:pPr>
      <w:r>
        <w:t>Honorarsumme (CHF):</w:t>
      </w:r>
      <w:r>
        <w:tab/>
      </w:r>
      <w:r>
        <w:tab/>
      </w:r>
      <w:r>
        <w:tab/>
      </w:r>
      <w:r w:rsidRPr="000B705C">
        <w:rPr>
          <w:color w:val="0070C0"/>
        </w:rPr>
        <w:t>…</w:t>
      </w:r>
    </w:p>
    <w:p w14:paraId="61DA5BB7" w14:textId="77777777" w:rsidR="00670143" w:rsidRDefault="00670143" w:rsidP="00670143">
      <w:pPr>
        <w:spacing w:before="120" w:after="120"/>
      </w:pPr>
    </w:p>
    <w:p w14:paraId="10FD5805" w14:textId="77777777" w:rsidR="00670143" w:rsidRDefault="00670143" w:rsidP="00670143">
      <w:pPr>
        <w:spacing w:before="120" w:after="120"/>
      </w:pPr>
      <w:r>
        <w:t>Zur Auskunftserteilung ermächtigte Kontaktperson des Referenz-Auftraggebers:</w:t>
      </w:r>
    </w:p>
    <w:p w14:paraId="622677CE" w14:textId="77777777" w:rsidR="00670143" w:rsidRDefault="00670143" w:rsidP="00670143">
      <w:pPr>
        <w:spacing w:before="120" w:after="120"/>
      </w:pPr>
      <w:r>
        <w:t>Auftraggeber:</w:t>
      </w:r>
      <w:r>
        <w:tab/>
      </w:r>
      <w:r>
        <w:tab/>
      </w:r>
      <w:r>
        <w:tab/>
      </w:r>
      <w:r>
        <w:tab/>
      </w:r>
      <w:r w:rsidRPr="000B705C">
        <w:rPr>
          <w:color w:val="0070C0"/>
        </w:rPr>
        <w:t>…</w:t>
      </w:r>
    </w:p>
    <w:p w14:paraId="78CEF851" w14:textId="77777777" w:rsidR="00670143" w:rsidRPr="00FD3F94" w:rsidRDefault="00670143" w:rsidP="00670143">
      <w:pPr>
        <w:spacing w:before="120" w:after="120"/>
        <w:rPr>
          <w:sz w:val="2"/>
        </w:rPr>
      </w:pPr>
      <w:r>
        <w:t>Funktion:</w:t>
      </w:r>
      <w:r>
        <w:tab/>
      </w:r>
      <w:r>
        <w:tab/>
      </w:r>
      <w:r>
        <w:tab/>
      </w:r>
      <w:r>
        <w:tab/>
      </w:r>
      <w:r w:rsidRPr="000B705C">
        <w:rPr>
          <w:color w:val="0070C0"/>
        </w:rPr>
        <w:t>…</w:t>
      </w:r>
    </w:p>
    <w:p w14:paraId="37193D81" w14:textId="77777777" w:rsidR="00670143" w:rsidRDefault="00670143" w:rsidP="00670143">
      <w:pPr>
        <w:spacing w:before="120" w:after="120"/>
      </w:pPr>
      <w:r>
        <w:t>Name:</w:t>
      </w:r>
      <w:r>
        <w:tab/>
      </w:r>
      <w:r>
        <w:tab/>
      </w:r>
      <w:r>
        <w:tab/>
      </w:r>
      <w:r>
        <w:tab/>
      </w:r>
      <w:r>
        <w:tab/>
      </w:r>
      <w:r w:rsidRPr="000B705C">
        <w:rPr>
          <w:color w:val="0070C0"/>
        </w:rPr>
        <w:t>…</w:t>
      </w:r>
    </w:p>
    <w:p w14:paraId="5E593DED" w14:textId="77777777" w:rsidR="00670143" w:rsidRDefault="00670143" w:rsidP="00670143">
      <w:pPr>
        <w:spacing w:before="120" w:after="120"/>
      </w:pPr>
      <w:r>
        <w:t>Adresse:</w:t>
      </w:r>
      <w:r>
        <w:tab/>
      </w:r>
      <w:r>
        <w:tab/>
      </w:r>
      <w:r>
        <w:tab/>
      </w:r>
      <w:r>
        <w:tab/>
      </w:r>
      <w:r w:rsidRPr="000B705C">
        <w:rPr>
          <w:color w:val="0070C0"/>
        </w:rPr>
        <w:t>…</w:t>
      </w:r>
    </w:p>
    <w:p w14:paraId="20A9928E" w14:textId="77777777" w:rsidR="00670143" w:rsidRDefault="00670143" w:rsidP="00670143">
      <w:pPr>
        <w:spacing w:before="120" w:after="120"/>
      </w:pPr>
      <w:r>
        <w:t>E-Mail:</w:t>
      </w:r>
      <w:r>
        <w:tab/>
      </w:r>
      <w:r>
        <w:tab/>
      </w:r>
      <w:r>
        <w:tab/>
      </w:r>
      <w:r>
        <w:tab/>
      </w:r>
      <w:r>
        <w:tab/>
      </w:r>
      <w:r w:rsidRPr="000B705C">
        <w:rPr>
          <w:color w:val="0070C0"/>
        </w:rPr>
        <w:t>…</w:t>
      </w:r>
    </w:p>
    <w:p w14:paraId="246802D1" w14:textId="77777777" w:rsidR="00670143" w:rsidRDefault="00670143" w:rsidP="00670143">
      <w:pPr>
        <w:spacing w:before="120" w:after="360"/>
      </w:pPr>
      <w:r>
        <w:t>Telefon:</w:t>
      </w:r>
      <w:r>
        <w:tab/>
      </w:r>
      <w:r>
        <w:tab/>
      </w:r>
      <w:r>
        <w:tab/>
      </w:r>
      <w:r>
        <w:tab/>
      </w:r>
      <w:r w:rsidRPr="000B705C">
        <w:rPr>
          <w:color w:val="0070C0"/>
        </w:rPr>
        <w:t>…</w:t>
      </w:r>
    </w:p>
    <w:p w14:paraId="4540CC5D" w14:textId="77777777" w:rsidR="00670143" w:rsidRDefault="00670143" w:rsidP="00670143">
      <w:pPr>
        <w:spacing w:before="120" w:after="120"/>
      </w:pPr>
    </w:p>
    <w:p w14:paraId="61ECEDB7" w14:textId="77777777" w:rsidR="00670143" w:rsidRDefault="00670143" w:rsidP="00670143">
      <w:pPr>
        <w:spacing w:before="120"/>
      </w:pPr>
    </w:p>
    <w:p w14:paraId="59686ED4" w14:textId="77777777" w:rsidR="00670143" w:rsidRDefault="00670143" w:rsidP="00670143">
      <w:pPr>
        <w:spacing w:before="120"/>
      </w:pPr>
    </w:p>
    <w:p w14:paraId="1670A3B1" w14:textId="77777777" w:rsidR="00670143" w:rsidRDefault="00670143" w:rsidP="00670143">
      <w:pPr>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670143" w14:paraId="32FA022D" w14:textId="77777777" w:rsidTr="00670143">
        <w:trPr>
          <w:trHeight w:val="1134"/>
        </w:trPr>
        <w:tc>
          <w:tcPr>
            <w:tcW w:w="10080" w:type="dxa"/>
            <w:tcBorders>
              <w:top w:val="nil"/>
              <w:left w:val="nil"/>
              <w:bottom w:val="nil"/>
              <w:right w:val="nil"/>
              <w:tl2br w:val="nil"/>
              <w:tr2bl w:val="nil"/>
            </w:tcBorders>
            <w:shd w:val="clear" w:color="auto" w:fill="FFFFFF"/>
          </w:tcPr>
          <w:p w14:paraId="7A448D9F" w14:textId="77777777" w:rsidR="00670143" w:rsidRDefault="00670143" w:rsidP="00670143">
            <w:r>
              <w:rPr>
                <w:color w:val="0070C0"/>
              </w:rPr>
              <w:t>…</w:t>
            </w:r>
          </w:p>
        </w:tc>
      </w:tr>
    </w:tbl>
    <w:p w14:paraId="3C32441A" w14:textId="77777777" w:rsidR="00670143" w:rsidRDefault="00670143" w:rsidP="00670143">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670143" w14:paraId="061EC11F" w14:textId="77777777" w:rsidTr="00670143">
        <w:trPr>
          <w:trHeight w:val="1134"/>
        </w:trPr>
        <w:tc>
          <w:tcPr>
            <w:tcW w:w="10080" w:type="dxa"/>
            <w:tcBorders>
              <w:top w:val="nil"/>
              <w:left w:val="nil"/>
              <w:bottom w:val="nil"/>
              <w:right w:val="nil"/>
              <w:tl2br w:val="nil"/>
              <w:tr2bl w:val="nil"/>
            </w:tcBorders>
            <w:shd w:val="clear" w:color="auto" w:fill="FFFFFF"/>
          </w:tcPr>
          <w:p w14:paraId="6F6B656C" w14:textId="77777777" w:rsidR="00670143" w:rsidRDefault="00670143" w:rsidP="00670143">
            <w:r>
              <w:rPr>
                <w:color w:val="0070C0"/>
              </w:rPr>
              <w:t>…</w:t>
            </w:r>
          </w:p>
        </w:tc>
      </w:tr>
    </w:tbl>
    <w:p w14:paraId="64E3707E" w14:textId="77777777" w:rsidR="00670143" w:rsidRDefault="00670143" w:rsidP="00670143">
      <w:pPr>
        <w:spacing w:before="360" w:after="120"/>
        <w:rPr>
          <w:b/>
          <w:i/>
        </w:rPr>
      </w:pPr>
    </w:p>
    <w:p w14:paraId="045F6E64" w14:textId="77777777" w:rsidR="00670143" w:rsidRPr="00E55C66" w:rsidRDefault="00670143" w:rsidP="00670143">
      <w:pPr>
        <w:spacing w:before="360" w:after="120"/>
        <w:rPr>
          <w:b/>
          <w:i/>
        </w:rPr>
      </w:pPr>
      <w:r w:rsidRPr="00540354">
        <w:rPr>
          <w:b/>
          <w:i/>
        </w:rPr>
        <w:t xml:space="preserve">Referenzprojekt 2 </w:t>
      </w:r>
    </w:p>
    <w:p w14:paraId="5C1A92EC" w14:textId="77777777" w:rsidR="00670143" w:rsidRDefault="00670143" w:rsidP="00670143">
      <w:pPr>
        <w:spacing w:before="120" w:after="120"/>
      </w:pPr>
      <w:r>
        <w:t>Projekt:</w:t>
      </w:r>
      <w:r>
        <w:tab/>
      </w:r>
      <w:r>
        <w:tab/>
      </w:r>
      <w:r>
        <w:tab/>
      </w:r>
      <w:r>
        <w:tab/>
      </w:r>
      <w:r>
        <w:tab/>
      </w:r>
      <w:r w:rsidRPr="000B705C">
        <w:rPr>
          <w:color w:val="0070C0"/>
        </w:rPr>
        <w:t>…</w:t>
      </w:r>
    </w:p>
    <w:p w14:paraId="0283421A" w14:textId="77777777" w:rsidR="00670143" w:rsidRDefault="00670143" w:rsidP="00670143">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008B952C" w14:textId="77777777" w:rsidR="00670143" w:rsidRDefault="00670143" w:rsidP="00670143">
      <w:pPr>
        <w:spacing w:before="120" w:after="120"/>
        <w:jc w:val="left"/>
      </w:pPr>
      <w:r>
        <w:t xml:space="preserve">Schlüsselperson bei Projektabwicklung </w:t>
      </w:r>
      <w:r>
        <w:br/>
        <w:t>angestellt bei Firma:</w:t>
      </w:r>
      <w:r>
        <w:tab/>
      </w:r>
      <w:r>
        <w:tab/>
      </w:r>
      <w:r>
        <w:tab/>
      </w:r>
      <w:r w:rsidRPr="000B705C">
        <w:rPr>
          <w:color w:val="0070C0"/>
        </w:rPr>
        <w:t>…</w:t>
      </w:r>
    </w:p>
    <w:p w14:paraId="05E67588" w14:textId="77777777" w:rsidR="00670143" w:rsidRDefault="00670143" w:rsidP="00670143">
      <w:pPr>
        <w:spacing w:before="360" w:after="120"/>
      </w:pPr>
      <w:r>
        <w:t>Kurzer Projektbeschrieb:</w:t>
      </w:r>
      <w:r>
        <w:tab/>
      </w:r>
      <w:r>
        <w:tab/>
      </w:r>
      <w:r w:rsidRPr="000B705C">
        <w:rPr>
          <w:color w:val="0070C0"/>
        </w:rPr>
        <w:t>…</w:t>
      </w:r>
    </w:p>
    <w:p w14:paraId="7537A3E3" w14:textId="77777777" w:rsidR="00670143" w:rsidRDefault="00670143" w:rsidP="00670143">
      <w:pPr>
        <w:spacing w:before="240" w:after="120"/>
      </w:pPr>
      <w:r>
        <w:t>Leistungen der Schlüsselperson:</w:t>
      </w:r>
      <w:r>
        <w:tab/>
      </w:r>
      <w:r w:rsidRPr="00165994">
        <w:t>…</w:t>
      </w:r>
    </w:p>
    <w:p w14:paraId="72971F19" w14:textId="77777777" w:rsidR="00670143" w:rsidRDefault="00670143" w:rsidP="00670143">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2A90FA32" w14:textId="77777777" w:rsidR="00670143" w:rsidRDefault="00670143" w:rsidP="0067014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16DB0A3D" w14:textId="77777777" w:rsidR="00670143" w:rsidRDefault="00670143" w:rsidP="00670143">
      <w:pPr>
        <w:spacing w:before="240" w:after="120"/>
        <w:jc w:val="left"/>
      </w:pPr>
      <w:r>
        <w:t xml:space="preserve">Investitionsvolumen des bearbeiteten </w:t>
      </w:r>
      <w:r>
        <w:br/>
        <w:t>Projektteils (CHF, exkl. MwSt.):</w:t>
      </w:r>
      <w:r>
        <w:tab/>
      </w:r>
      <w:r>
        <w:tab/>
      </w:r>
      <w:r w:rsidRPr="000B705C">
        <w:rPr>
          <w:color w:val="0070C0"/>
        </w:rPr>
        <w:t>…</w:t>
      </w:r>
    </w:p>
    <w:p w14:paraId="6C2470DE" w14:textId="77777777" w:rsidR="00670143" w:rsidRDefault="00670143" w:rsidP="00670143">
      <w:pPr>
        <w:spacing w:before="240" w:after="120"/>
      </w:pPr>
      <w:r>
        <w:t>Honorarsumme (CHF):</w:t>
      </w:r>
      <w:r>
        <w:tab/>
      </w:r>
      <w:r>
        <w:tab/>
      </w:r>
      <w:r>
        <w:tab/>
      </w:r>
      <w:r w:rsidRPr="000B705C">
        <w:rPr>
          <w:color w:val="0070C0"/>
        </w:rPr>
        <w:t>…</w:t>
      </w:r>
    </w:p>
    <w:p w14:paraId="4D0AE304" w14:textId="77777777" w:rsidR="00670143" w:rsidRDefault="00670143" w:rsidP="00670143">
      <w:pPr>
        <w:spacing w:before="120" w:after="120"/>
      </w:pPr>
    </w:p>
    <w:p w14:paraId="35B3FFB9" w14:textId="77777777" w:rsidR="00670143" w:rsidRDefault="00670143" w:rsidP="00670143">
      <w:pPr>
        <w:spacing w:before="120" w:after="120"/>
      </w:pPr>
      <w:r>
        <w:t>Zur Auskunftserteilung ermächtigte Kontaktperson des Referenz-Auftraggebers:</w:t>
      </w:r>
    </w:p>
    <w:p w14:paraId="55662BEE" w14:textId="77777777" w:rsidR="00670143" w:rsidRDefault="00670143" w:rsidP="00670143">
      <w:pPr>
        <w:spacing w:before="120" w:after="120"/>
      </w:pPr>
      <w:r>
        <w:t>Auftraggeber:</w:t>
      </w:r>
      <w:r>
        <w:tab/>
      </w:r>
      <w:r>
        <w:tab/>
      </w:r>
      <w:r>
        <w:tab/>
      </w:r>
      <w:r>
        <w:tab/>
      </w:r>
      <w:r w:rsidRPr="000B705C">
        <w:rPr>
          <w:color w:val="0070C0"/>
        </w:rPr>
        <w:t>…</w:t>
      </w:r>
    </w:p>
    <w:p w14:paraId="4BB02D7D" w14:textId="77777777" w:rsidR="00670143" w:rsidRPr="00FD3F94" w:rsidRDefault="00670143" w:rsidP="00670143">
      <w:pPr>
        <w:spacing w:before="120" w:after="120"/>
        <w:rPr>
          <w:sz w:val="2"/>
        </w:rPr>
      </w:pPr>
      <w:r>
        <w:t>Funktion:</w:t>
      </w:r>
      <w:r>
        <w:tab/>
      </w:r>
      <w:r>
        <w:tab/>
      </w:r>
      <w:r>
        <w:tab/>
      </w:r>
      <w:r>
        <w:tab/>
      </w:r>
      <w:r w:rsidRPr="000B705C">
        <w:rPr>
          <w:color w:val="0070C0"/>
        </w:rPr>
        <w:t>…</w:t>
      </w:r>
    </w:p>
    <w:p w14:paraId="40CE010E" w14:textId="77777777" w:rsidR="00670143" w:rsidRDefault="00670143" w:rsidP="00670143">
      <w:pPr>
        <w:spacing w:before="120" w:after="120"/>
      </w:pPr>
      <w:r>
        <w:t>Name:</w:t>
      </w:r>
      <w:r>
        <w:tab/>
      </w:r>
      <w:r>
        <w:tab/>
      </w:r>
      <w:r>
        <w:tab/>
      </w:r>
      <w:r>
        <w:tab/>
      </w:r>
      <w:r>
        <w:tab/>
      </w:r>
      <w:r w:rsidRPr="000B705C">
        <w:rPr>
          <w:color w:val="0070C0"/>
        </w:rPr>
        <w:t>…</w:t>
      </w:r>
    </w:p>
    <w:p w14:paraId="3A0B5E76" w14:textId="77777777" w:rsidR="00670143" w:rsidRDefault="00670143" w:rsidP="00670143">
      <w:pPr>
        <w:spacing w:before="120" w:after="120"/>
      </w:pPr>
      <w:r>
        <w:t>Adresse:</w:t>
      </w:r>
      <w:r>
        <w:tab/>
      </w:r>
      <w:r>
        <w:tab/>
      </w:r>
      <w:r>
        <w:tab/>
      </w:r>
      <w:r>
        <w:tab/>
      </w:r>
      <w:r w:rsidRPr="000B705C">
        <w:rPr>
          <w:color w:val="0070C0"/>
        </w:rPr>
        <w:t>…</w:t>
      </w:r>
    </w:p>
    <w:p w14:paraId="6133AFAE" w14:textId="77777777" w:rsidR="00670143" w:rsidRDefault="00670143" w:rsidP="00670143">
      <w:pPr>
        <w:spacing w:before="120" w:after="120"/>
      </w:pPr>
      <w:r>
        <w:t>E-Mail:</w:t>
      </w:r>
      <w:r>
        <w:tab/>
      </w:r>
      <w:r>
        <w:tab/>
      </w:r>
      <w:r>
        <w:tab/>
      </w:r>
      <w:r>
        <w:tab/>
      </w:r>
      <w:r>
        <w:tab/>
      </w:r>
      <w:r w:rsidRPr="000B705C">
        <w:rPr>
          <w:color w:val="0070C0"/>
        </w:rPr>
        <w:t>…</w:t>
      </w:r>
    </w:p>
    <w:p w14:paraId="16E785BF" w14:textId="77777777" w:rsidR="00670143" w:rsidRDefault="00670143" w:rsidP="00670143">
      <w:pPr>
        <w:spacing w:before="120" w:after="360"/>
      </w:pPr>
      <w:r>
        <w:t>Telefon:</w:t>
      </w:r>
      <w:r>
        <w:tab/>
      </w:r>
      <w:r>
        <w:tab/>
      </w:r>
      <w:r>
        <w:tab/>
      </w:r>
      <w:r>
        <w:tab/>
      </w:r>
      <w:r w:rsidRPr="000B705C">
        <w:rPr>
          <w:color w:val="0070C0"/>
        </w:rPr>
        <w:t>…</w:t>
      </w:r>
    </w:p>
    <w:p w14:paraId="4B02BA91" w14:textId="77777777" w:rsidR="00670143" w:rsidRDefault="00670143" w:rsidP="00670143">
      <w:pPr>
        <w:spacing w:before="120" w:after="120"/>
      </w:pPr>
    </w:p>
    <w:p w14:paraId="42BC1FC5" w14:textId="77777777" w:rsidR="00670143" w:rsidRDefault="00670143" w:rsidP="00670143">
      <w:pPr>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670143" w14:paraId="2FB9045B" w14:textId="77777777" w:rsidTr="00670143">
        <w:trPr>
          <w:trHeight w:val="1134"/>
        </w:trPr>
        <w:tc>
          <w:tcPr>
            <w:tcW w:w="10080" w:type="dxa"/>
            <w:tcBorders>
              <w:top w:val="nil"/>
              <w:left w:val="nil"/>
              <w:bottom w:val="nil"/>
              <w:right w:val="nil"/>
              <w:tl2br w:val="nil"/>
              <w:tr2bl w:val="nil"/>
            </w:tcBorders>
            <w:shd w:val="clear" w:color="auto" w:fill="FFFFFF"/>
          </w:tcPr>
          <w:p w14:paraId="461BB344" w14:textId="77777777" w:rsidR="00670143" w:rsidRDefault="00670143" w:rsidP="00670143">
            <w:r>
              <w:rPr>
                <w:color w:val="0070C0"/>
              </w:rPr>
              <w:t>…</w:t>
            </w:r>
          </w:p>
        </w:tc>
      </w:tr>
    </w:tbl>
    <w:p w14:paraId="67E8E9ED" w14:textId="77777777" w:rsidR="00670143" w:rsidRDefault="00670143" w:rsidP="00670143">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670143" w14:paraId="0F9907A2" w14:textId="77777777" w:rsidTr="00670143">
        <w:trPr>
          <w:trHeight w:val="1134"/>
        </w:trPr>
        <w:tc>
          <w:tcPr>
            <w:tcW w:w="10080" w:type="dxa"/>
            <w:tcBorders>
              <w:top w:val="nil"/>
              <w:left w:val="nil"/>
              <w:bottom w:val="nil"/>
              <w:right w:val="nil"/>
              <w:tl2br w:val="nil"/>
              <w:tr2bl w:val="nil"/>
            </w:tcBorders>
            <w:shd w:val="clear" w:color="auto" w:fill="FFFFFF"/>
          </w:tcPr>
          <w:p w14:paraId="6D632540" w14:textId="77777777" w:rsidR="00670143" w:rsidRDefault="00670143" w:rsidP="00670143">
            <w:r>
              <w:rPr>
                <w:color w:val="0070C0"/>
              </w:rPr>
              <w:t>…</w:t>
            </w:r>
          </w:p>
        </w:tc>
      </w:tr>
    </w:tbl>
    <w:p w14:paraId="7CC67D3B" w14:textId="77777777" w:rsidR="00670143" w:rsidRDefault="00670143" w:rsidP="00670143">
      <w:pPr>
        <w:spacing w:before="0" w:after="120"/>
        <w:rPr>
          <w:b/>
          <w:i/>
        </w:rPr>
      </w:pPr>
    </w:p>
    <w:p w14:paraId="65BF4727" w14:textId="77777777" w:rsidR="00670143" w:rsidRDefault="00670143" w:rsidP="00670143">
      <w:pPr>
        <w:spacing w:before="0" w:after="120"/>
      </w:pPr>
      <w:bookmarkStart w:id="1" w:name="_Hlk507771499"/>
      <w:r>
        <w:rPr>
          <w:b/>
          <w:i/>
        </w:rPr>
        <w:t>Detaillierter</w:t>
      </w:r>
      <w:r w:rsidRPr="002C0E35">
        <w:rPr>
          <w:b/>
          <w:i/>
        </w:rPr>
        <w:t xml:space="preserve"> Lebenslauf des Projektleiters</w:t>
      </w:r>
      <w:r>
        <w:rPr>
          <w:b/>
          <w:i/>
        </w:rPr>
        <w:t xml:space="preserve"> (separate Beilage möglich)</w:t>
      </w:r>
    </w:p>
    <w:bookmarkEnd w:id="1"/>
    <w:p w14:paraId="761993C8" w14:textId="77777777" w:rsidR="00670143" w:rsidRPr="002C24AA" w:rsidRDefault="00670143" w:rsidP="00670143">
      <w:pPr>
        <w:spacing w:before="0" w:after="0" w:line="240" w:lineRule="auto"/>
        <w:jc w:val="left"/>
      </w:pPr>
      <w:r>
        <w:br w:type="page"/>
      </w:r>
    </w:p>
    <w:p w14:paraId="4E476015" w14:textId="254D58AB" w:rsidR="00670143" w:rsidRDefault="00670143" w:rsidP="00670143">
      <w:pPr>
        <w:pStyle w:val="KBOBTitel3"/>
      </w:pPr>
      <w:r>
        <w:lastRenderedPageBreak/>
        <w:t xml:space="preserve">ZK1.2: </w:t>
      </w:r>
      <w:r w:rsidR="00700D74">
        <w:t>Projektleiter Stv.</w:t>
      </w:r>
      <w:r>
        <w:t xml:space="preserve"> </w:t>
      </w:r>
      <w:r>
        <w:rPr>
          <w:b w:val="0"/>
        </w:rPr>
        <w:t>(Gewichtung 15%)</w:t>
      </w:r>
    </w:p>
    <w:p w14:paraId="233DEC5C" w14:textId="77777777" w:rsidR="00670143" w:rsidRPr="00023AFD" w:rsidRDefault="00670143" w:rsidP="00670143">
      <w:pPr>
        <w:spacing w:before="240" w:after="120"/>
      </w:pPr>
      <w:r>
        <w:t>Name:</w:t>
      </w:r>
      <w:r>
        <w:tab/>
      </w:r>
      <w:r>
        <w:tab/>
      </w:r>
      <w:r>
        <w:tab/>
      </w:r>
      <w:r>
        <w:tab/>
      </w:r>
      <w:r>
        <w:tab/>
      </w:r>
      <w:r w:rsidRPr="005A595E">
        <w:rPr>
          <w:color w:val="0070C0"/>
        </w:rPr>
        <w:t>…</w:t>
      </w:r>
    </w:p>
    <w:p w14:paraId="19A13A06" w14:textId="77777777" w:rsidR="00670143" w:rsidRPr="00023AFD" w:rsidRDefault="00670143" w:rsidP="00670143">
      <w:pPr>
        <w:spacing w:before="120" w:after="120"/>
      </w:pPr>
      <w:r w:rsidRPr="00070EC5">
        <w:t>Vorname:</w:t>
      </w:r>
      <w:r w:rsidRPr="00023AFD">
        <w:tab/>
      </w:r>
      <w:r w:rsidRPr="00023AFD">
        <w:tab/>
      </w:r>
      <w:r w:rsidRPr="00023AFD">
        <w:tab/>
      </w:r>
      <w:r w:rsidRPr="00023AFD">
        <w:tab/>
      </w:r>
      <w:r w:rsidRPr="005A595E">
        <w:rPr>
          <w:color w:val="0070C0"/>
        </w:rPr>
        <w:t>…</w:t>
      </w:r>
    </w:p>
    <w:p w14:paraId="593BBF49" w14:textId="77777777" w:rsidR="00670143" w:rsidRPr="00023AFD" w:rsidRDefault="00670143" w:rsidP="00670143">
      <w:pPr>
        <w:spacing w:before="240" w:after="120"/>
      </w:pPr>
      <w:r w:rsidRPr="00070EC5">
        <w:t>Firma:</w:t>
      </w:r>
      <w:r w:rsidRPr="00070EC5">
        <w:tab/>
      </w:r>
      <w:r w:rsidRPr="00023AFD">
        <w:tab/>
      </w:r>
      <w:r w:rsidRPr="00023AFD">
        <w:tab/>
      </w:r>
      <w:r w:rsidRPr="00023AFD">
        <w:tab/>
      </w:r>
      <w:r w:rsidRPr="00023AFD">
        <w:tab/>
      </w:r>
      <w:r w:rsidRPr="005A595E">
        <w:rPr>
          <w:color w:val="0070C0"/>
        </w:rPr>
        <w:t>…</w:t>
      </w:r>
    </w:p>
    <w:p w14:paraId="64263BD1" w14:textId="77777777" w:rsidR="00670143" w:rsidRPr="00023AFD" w:rsidRDefault="00670143" w:rsidP="00670143">
      <w:pPr>
        <w:spacing w:before="120" w:after="120"/>
      </w:pPr>
      <w:r w:rsidRPr="00070EC5">
        <w:t>Funktion in der Firma:</w:t>
      </w:r>
      <w:r w:rsidRPr="00070EC5">
        <w:tab/>
      </w:r>
      <w:r w:rsidRPr="00023AFD">
        <w:tab/>
      </w:r>
      <w:r w:rsidRPr="00023AFD">
        <w:tab/>
      </w:r>
      <w:r w:rsidRPr="005A595E">
        <w:rPr>
          <w:color w:val="0070C0"/>
        </w:rPr>
        <w:t>…</w:t>
      </w:r>
    </w:p>
    <w:p w14:paraId="29D1BB23" w14:textId="77777777" w:rsidR="00670143" w:rsidRDefault="00670143" w:rsidP="00670143">
      <w:pPr>
        <w:spacing w:before="240" w:after="120"/>
      </w:pPr>
      <w:r>
        <w:t>Beruf, Diplomjahr</w:t>
      </w:r>
      <w:r w:rsidRPr="00070EC5">
        <w:t>:</w:t>
      </w:r>
      <w:r w:rsidRPr="00070EC5">
        <w:tab/>
      </w:r>
      <w:r>
        <w:tab/>
      </w:r>
      <w:r>
        <w:tab/>
      </w:r>
      <w:r w:rsidRPr="005A595E">
        <w:rPr>
          <w:color w:val="0070C0"/>
        </w:rPr>
        <w:t>…</w:t>
      </w:r>
    </w:p>
    <w:p w14:paraId="6E04EB01" w14:textId="77777777" w:rsidR="00670143" w:rsidRPr="00023AFD" w:rsidRDefault="00670143" w:rsidP="00670143">
      <w:pPr>
        <w:spacing w:before="120" w:after="600"/>
      </w:pPr>
      <w:r>
        <w:t>Ausbildung/Weiterbildung:</w:t>
      </w:r>
      <w:r>
        <w:tab/>
      </w:r>
      <w:r>
        <w:tab/>
      </w:r>
      <w:r w:rsidRPr="005A595E">
        <w:rPr>
          <w:color w:val="0070C0"/>
        </w:rPr>
        <w:t>…</w:t>
      </w:r>
    </w:p>
    <w:p w14:paraId="4DB87588" w14:textId="77777777" w:rsidR="00670143" w:rsidRPr="00E55C66" w:rsidRDefault="00670143" w:rsidP="00670143">
      <w:pPr>
        <w:spacing w:before="360" w:after="120"/>
        <w:rPr>
          <w:b/>
          <w:i/>
        </w:rPr>
      </w:pPr>
      <w:r w:rsidRPr="00E55C66">
        <w:rPr>
          <w:b/>
          <w:i/>
        </w:rPr>
        <w:t>Referenz</w:t>
      </w:r>
      <w:r>
        <w:rPr>
          <w:b/>
          <w:i/>
        </w:rPr>
        <w:t>projekt 1</w:t>
      </w:r>
    </w:p>
    <w:p w14:paraId="3881B919" w14:textId="77777777" w:rsidR="00670143" w:rsidRDefault="00670143" w:rsidP="00670143">
      <w:pPr>
        <w:spacing w:before="120" w:after="120"/>
      </w:pPr>
      <w:r>
        <w:t>Projekt:</w:t>
      </w:r>
      <w:r>
        <w:tab/>
      </w:r>
      <w:r>
        <w:tab/>
      </w:r>
      <w:r>
        <w:tab/>
      </w:r>
      <w:r>
        <w:tab/>
      </w:r>
      <w:r>
        <w:tab/>
      </w:r>
      <w:r w:rsidRPr="000B705C">
        <w:rPr>
          <w:color w:val="0070C0"/>
        </w:rPr>
        <w:t>…</w:t>
      </w:r>
    </w:p>
    <w:p w14:paraId="63A6D3FD" w14:textId="77777777" w:rsidR="00670143" w:rsidRDefault="00670143" w:rsidP="00670143">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121F7DEF" w14:textId="77777777" w:rsidR="00670143" w:rsidRDefault="00670143" w:rsidP="00670143">
      <w:pPr>
        <w:spacing w:before="120" w:after="120"/>
        <w:jc w:val="left"/>
      </w:pPr>
      <w:r>
        <w:t xml:space="preserve">Schlüsselperson bei Projektabwicklung </w:t>
      </w:r>
      <w:r>
        <w:br/>
        <w:t>angestellt bei Firma:</w:t>
      </w:r>
      <w:r>
        <w:tab/>
      </w:r>
      <w:r>
        <w:tab/>
      </w:r>
      <w:r>
        <w:tab/>
      </w:r>
      <w:r w:rsidRPr="000B705C">
        <w:rPr>
          <w:color w:val="0070C0"/>
        </w:rPr>
        <w:t>…</w:t>
      </w:r>
    </w:p>
    <w:p w14:paraId="5D2EF850" w14:textId="77777777" w:rsidR="00670143" w:rsidRDefault="00670143" w:rsidP="00670143">
      <w:pPr>
        <w:spacing w:before="360" w:after="120"/>
      </w:pPr>
      <w:r>
        <w:t>Kurzer Projektbeschrieb:</w:t>
      </w:r>
      <w:r>
        <w:tab/>
      </w:r>
      <w:r>
        <w:tab/>
      </w:r>
      <w:r w:rsidRPr="000B705C">
        <w:rPr>
          <w:color w:val="0070C0"/>
        </w:rPr>
        <w:t>…</w:t>
      </w:r>
    </w:p>
    <w:p w14:paraId="6DF901A2" w14:textId="77777777" w:rsidR="00670143" w:rsidRDefault="00670143" w:rsidP="00670143">
      <w:pPr>
        <w:spacing w:before="240" w:after="120"/>
      </w:pPr>
      <w:r>
        <w:t>Leistungen der Schlüsselperson:</w:t>
      </w:r>
      <w:r>
        <w:tab/>
      </w:r>
      <w:r w:rsidRPr="00165994">
        <w:t>…</w:t>
      </w:r>
    </w:p>
    <w:p w14:paraId="04C08543" w14:textId="77777777" w:rsidR="00670143" w:rsidRDefault="00670143" w:rsidP="00670143">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68C513E9" w14:textId="77777777" w:rsidR="00670143" w:rsidRDefault="00670143" w:rsidP="0067014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6B99B0CD" w14:textId="77777777" w:rsidR="00670143" w:rsidRDefault="00670143" w:rsidP="00670143">
      <w:pPr>
        <w:spacing w:before="240" w:after="120"/>
        <w:jc w:val="left"/>
      </w:pPr>
      <w:r>
        <w:t xml:space="preserve">Investitionsvolumen des bearbeiteten </w:t>
      </w:r>
      <w:r>
        <w:br/>
        <w:t>Projektteils (CHF, exkl. MwSt.):</w:t>
      </w:r>
      <w:r>
        <w:tab/>
      </w:r>
      <w:r>
        <w:tab/>
      </w:r>
      <w:r w:rsidRPr="000B705C">
        <w:rPr>
          <w:color w:val="0070C0"/>
        </w:rPr>
        <w:t>…</w:t>
      </w:r>
    </w:p>
    <w:p w14:paraId="02209C8A" w14:textId="77777777" w:rsidR="00670143" w:rsidRDefault="00670143" w:rsidP="00670143">
      <w:pPr>
        <w:spacing w:before="240" w:after="120"/>
      </w:pPr>
      <w:r>
        <w:t>Honorarsumme (CHF):</w:t>
      </w:r>
      <w:r>
        <w:tab/>
      </w:r>
      <w:r>
        <w:tab/>
      </w:r>
      <w:r>
        <w:tab/>
      </w:r>
      <w:r w:rsidRPr="000B705C">
        <w:rPr>
          <w:color w:val="0070C0"/>
        </w:rPr>
        <w:t>…</w:t>
      </w:r>
    </w:p>
    <w:p w14:paraId="38221B8C" w14:textId="77777777" w:rsidR="00670143" w:rsidRDefault="00670143" w:rsidP="00670143">
      <w:pPr>
        <w:spacing w:before="120" w:after="120"/>
      </w:pPr>
    </w:p>
    <w:p w14:paraId="0F87934B" w14:textId="77777777" w:rsidR="00670143" w:rsidRDefault="00670143" w:rsidP="00670143">
      <w:pPr>
        <w:spacing w:before="120" w:after="120"/>
      </w:pPr>
      <w:r>
        <w:t>Zur Auskunftserteilung ermächtigte Kontaktperson des Referenz-Auftraggebers:</w:t>
      </w:r>
    </w:p>
    <w:p w14:paraId="5F2A6F06" w14:textId="77777777" w:rsidR="00670143" w:rsidRDefault="00670143" w:rsidP="00670143">
      <w:pPr>
        <w:spacing w:before="120" w:after="120"/>
      </w:pPr>
      <w:r>
        <w:t>Auftraggeber:</w:t>
      </w:r>
      <w:r>
        <w:tab/>
      </w:r>
      <w:r>
        <w:tab/>
      </w:r>
      <w:r>
        <w:tab/>
      </w:r>
      <w:r>
        <w:tab/>
      </w:r>
      <w:r w:rsidRPr="000B705C">
        <w:rPr>
          <w:color w:val="0070C0"/>
        </w:rPr>
        <w:t>…</w:t>
      </w:r>
    </w:p>
    <w:p w14:paraId="79F21DA8" w14:textId="77777777" w:rsidR="00670143" w:rsidRPr="00FD3F94" w:rsidRDefault="00670143" w:rsidP="00670143">
      <w:pPr>
        <w:spacing w:before="120" w:after="120"/>
        <w:rPr>
          <w:sz w:val="2"/>
        </w:rPr>
      </w:pPr>
      <w:r>
        <w:t>Funktion:</w:t>
      </w:r>
      <w:r>
        <w:tab/>
      </w:r>
      <w:r>
        <w:tab/>
      </w:r>
      <w:r>
        <w:tab/>
      </w:r>
      <w:r>
        <w:tab/>
      </w:r>
      <w:r w:rsidRPr="000B705C">
        <w:rPr>
          <w:color w:val="0070C0"/>
        </w:rPr>
        <w:t>…</w:t>
      </w:r>
    </w:p>
    <w:p w14:paraId="5868A61F" w14:textId="77777777" w:rsidR="00670143" w:rsidRDefault="00670143" w:rsidP="00670143">
      <w:pPr>
        <w:spacing w:before="120" w:after="120"/>
      </w:pPr>
      <w:r>
        <w:t>Name:</w:t>
      </w:r>
      <w:r>
        <w:tab/>
      </w:r>
      <w:r>
        <w:tab/>
      </w:r>
      <w:r>
        <w:tab/>
      </w:r>
      <w:r>
        <w:tab/>
      </w:r>
      <w:r>
        <w:tab/>
      </w:r>
      <w:r w:rsidRPr="000B705C">
        <w:rPr>
          <w:color w:val="0070C0"/>
        </w:rPr>
        <w:t>…</w:t>
      </w:r>
    </w:p>
    <w:p w14:paraId="41B9E946" w14:textId="77777777" w:rsidR="00670143" w:rsidRDefault="00670143" w:rsidP="00670143">
      <w:pPr>
        <w:spacing w:before="120" w:after="120"/>
      </w:pPr>
      <w:r>
        <w:t>Adresse:</w:t>
      </w:r>
      <w:r>
        <w:tab/>
      </w:r>
      <w:r>
        <w:tab/>
      </w:r>
      <w:r>
        <w:tab/>
      </w:r>
      <w:r>
        <w:tab/>
      </w:r>
      <w:r w:rsidRPr="000B705C">
        <w:rPr>
          <w:color w:val="0070C0"/>
        </w:rPr>
        <w:t>…</w:t>
      </w:r>
    </w:p>
    <w:p w14:paraId="1436FF7E" w14:textId="77777777" w:rsidR="00670143" w:rsidRDefault="00670143" w:rsidP="00670143">
      <w:pPr>
        <w:spacing w:before="120" w:after="120"/>
      </w:pPr>
      <w:r>
        <w:t>E-Mail:</w:t>
      </w:r>
      <w:r>
        <w:tab/>
      </w:r>
      <w:r>
        <w:tab/>
      </w:r>
      <w:r>
        <w:tab/>
      </w:r>
      <w:r>
        <w:tab/>
      </w:r>
      <w:r>
        <w:tab/>
      </w:r>
      <w:r w:rsidRPr="000B705C">
        <w:rPr>
          <w:color w:val="0070C0"/>
        </w:rPr>
        <w:t>…</w:t>
      </w:r>
    </w:p>
    <w:p w14:paraId="1CF44F2E" w14:textId="77777777" w:rsidR="00670143" w:rsidRDefault="00670143" w:rsidP="00670143">
      <w:pPr>
        <w:spacing w:before="120" w:after="360"/>
      </w:pPr>
      <w:r>
        <w:t>Telefon:</w:t>
      </w:r>
      <w:r>
        <w:tab/>
      </w:r>
      <w:r>
        <w:tab/>
      </w:r>
      <w:r>
        <w:tab/>
      </w:r>
      <w:r>
        <w:tab/>
      </w:r>
      <w:r w:rsidRPr="000B705C">
        <w:rPr>
          <w:color w:val="0070C0"/>
        </w:rPr>
        <w:t>…</w:t>
      </w:r>
    </w:p>
    <w:p w14:paraId="638E5959" w14:textId="77777777" w:rsidR="00670143" w:rsidRDefault="00670143" w:rsidP="00670143">
      <w:pPr>
        <w:spacing w:before="120" w:after="120"/>
      </w:pPr>
    </w:p>
    <w:p w14:paraId="670689AA" w14:textId="77777777" w:rsidR="00670143" w:rsidRDefault="00670143" w:rsidP="00670143">
      <w:pPr>
        <w:spacing w:before="120"/>
      </w:pPr>
    </w:p>
    <w:p w14:paraId="00DC32E7" w14:textId="77777777" w:rsidR="00670143" w:rsidRDefault="00670143" w:rsidP="00670143">
      <w:pPr>
        <w:spacing w:before="120"/>
      </w:pPr>
    </w:p>
    <w:p w14:paraId="1A9969DD" w14:textId="77777777" w:rsidR="00670143" w:rsidRDefault="00670143" w:rsidP="00670143">
      <w:pPr>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670143" w14:paraId="456E4143" w14:textId="77777777" w:rsidTr="00670143">
        <w:trPr>
          <w:trHeight w:val="1134"/>
        </w:trPr>
        <w:tc>
          <w:tcPr>
            <w:tcW w:w="10080" w:type="dxa"/>
            <w:tcBorders>
              <w:top w:val="nil"/>
              <w:left w:val="nil"/>
              <w:bottom w:val="nil"/>
              <w:right w:val="nil"/>
              <w:tl2br w:val="nil"/>
              <w:tr2bl w:val="nil"/>
            </w:tcBorders>
            <w:shd w:val="clear" w:color="auto" w:fill="FFFFFF"/>
          </w:tcPr>
          <w:p w14:paraId="0A7F01A1" w14:textId="77777777" w:rsidR="00670143" w:rsidRDefault="00670143" w:rsidP="00670143">
            <w:r>
              <w:rPr>
                <w:color w:val="0070C0"/>
              </w:rPr>
              <w:t>…</w:t>
            </w:r>
          </w:p>
        </w:tc>
      </w:tr>
    </w:tbl>
    <w:p w14:paraId="31CA7946" w14:textId="77777777" w:rsidR="00670143" w:rsidRDefault="00670143" w:rsidP="00670143">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670143" w14:paraId="447EDC97" w14:textId="77777777" w:rsidTr="00670143">
        <w:trPr>
          <w:trHeight w:val="1134"/>
        </w:trPr>
        <w:tc>
          <w:tcPr>
            <w:tcW w:w="10080" w:type="dxa"/>
            <w:tcBorders>
              <w:top w:val="nil"/>
              <w:left w:val="nil"/>
              <w:bottom w:val="nil"/>
              <w:right w:val="nil"/>
              <w:tl2br w:val="nil"/>
              <w:tr2bl w:val="nil"/>
            </w:tcBorders>
            <w:shd w:val="clear" w:color="auto" w:fill="FFFFFF"/>
          </w:tcPr>
          <w:p w14:paraId="3F9B50FD" w14:textId="77777777" w:rsidR="00670143" w:rsidRDefault="00670143" w:rsidP="00670143">
            <w:r>
              <w:rPr>
                <w:color w:val="0070C0"/>
              </w:rPr>
              <w:t>…</w:t>
            </w:r>
          </w:p>
        </w:tc>
      </w:tr>
    </w:tbl>
    <w:p w14:paraId="51E16F29" w14:textId="77777777" w:rsidR="00670143" w:rsidRDefault="00670143" w:rsidP="00670143">
      <w:pPr>
        <w:spacing w:before="0" w:after="120"/>
        <w:rPr>
          <w:b/>
          <w:i/>
        </w:rPr>
      </w:pPr>
    </w:p>
    <w:p w14:paraId="50725DB9" w14:textId="77777777" w:rsidR="00670143" w:rsidRDefault="00670143" w:rsidP="00670143">
      <w:pPr>
        <w:spacing w:before="0" w:after="120"/>
        <w:rPr>
          <w:b/>
          <w:i/>
        </w:rPr>
      </w:pPr>
    </w:p>
    <w:p w14:paraId="4E825647" w14:textId="77777777" w:rsidR="00670143" w:rsidRPr="00E55C66" w:rsidRDefault="00670143" w:rsidP="00670143">
      <w:pPr>
        <w:spacing w:before="360" w:after="120"/>
        <w:rPr>
          <w:b/>
          <w:i/>
        </w:rPr>
      </w:pPr>
      <w:r>
        <w:rPr>
          <w:b/>
          <w:i/>
        </w:rPr>
        <w:t>Referenzprojekt 2</w:t>
      </w:r>
    </w:p>
    <w:p w14:paraId="7934B3FC" w14:textId="77777777" w:rsidR="00670143" w:rsidRDefault="00670143" w:rsidP="00670143">
      <w:pPr>
        <w:spacing w:before="120" w:after="120"/>
      </w:pPr>
      <w:r>
        <w:t>Projekt:</w:t>
      </w:r>
      <w:r>
        <w:tab/>
      </w:r>
      <w:r>
        <w:tab/>
      </w:r>
      <w:r>
        <w:tab/>
      </w:r>
      <w:r>
        <w:tab/>
      </w:r>
      <w:r>
        <w:tab/>
      </w:r>
      <w:r w:rsidRPr="000B705C">
        <w:rPr>
          <w:color w:val="0070C0"/>
        </w:rPr>
        <w:t>…</w:t>
      </w:r>
    </w:p>
    <w:p w14:paraId="75E9D4B6" w14:textId="77777777" w:rsidR="00670143" w:rsidRDefault="00670143" w:rsidP="00670143">
      <w:pPr>
        <w:spacing w:before="120" w:after="120"/>
        <w:jc w:val="left"/>
        <w:rPr>
          <w:color w:val="0070C0"/>
        </w:rPr>
      </w:pPr>
      <w:r>
        <w:t xml:space="preserve">Funktion der Schlüsselperson </w:t>
      </w:r>
      <w:r>
        <w:br/>
        <w:t>im Projekt:</w:t>
      </w:r>
      <w:r>
        <w:tab/>
      </w:r>
      <w:r>
        <w:tab/>
      </w:r>
      <w:r>
        <w:tab/>
      </w:r>
      <w:r>
        <w:tab/>
      </w:r>
      <w:r w:rsidRPr="000B705C">
        <w:rPr>
          <w:color w:val="0070C0"/>
        </w:rPr>
        <w:t>…</w:t>
      </w:r>
    </w:p>
    <w:p w14:paraId="26924839" w14:textId="77777777" w:rsidR="00670143" w:rsidRDefault="00670143" w:rsidP="00670143">
      <w:pPr>
        <w:spacing w:before="120" w:after="120"/>
        <w:jc w:val="left"/>
      </w:pPr>
      <w:r>
        <w:t xml:space="preserve">Schlüsselperson bei Projektabwicklung </w:t>
      </w:r>
      <w:r>
        <w:br/>
        <w:t>angestellt bei Firma:</w:t>
      </w:r>
      <w:r>
        <w:tab/>
      </w:r>
      <w:r>
        <w:tab/>
      </w:r>
      <w:r>
        <w:tab/>
      </w:r>
      <w:r w:rsidRPr="000B705C">
        <w:rPr>
          <w:color w:val="0070C0"/>
        </w:rPr>
        <w:t>…</w:t>
      </w:r>
    </w:p>
    <w:p w14:paraId="54E98128" w14:textId="77777777" w:rsidR="00670143" w:rsidRDefault="00670143" w:rsidP="00670143">
      <w:pPr>
        <w:spacing w:before="360" w:after="120"/>
      </w:pPr>
      <w:r>
        <w:t>Kurzer Projektbeschrieb:</w:t>
      </w:r>
      <w:r>
        <w:tab/>
      </w:r>
      <w:r>
        <w:tab/>
      </w:r>
      <w:r w:rsidRPr="000B705C">
        <w:rPr>
          <w:color w:val="0070C0"/>
        </w:rPr>
        <w:t>…</w:t>
      </w:r>
    </w:p>
    <w:p w14:paraId="1D0CBC31" w14:textId="77777777" w:rsidR="00670143" w:rsidRDefault="00670143" w:rsidP="00670143">
      <w:pPr>
        <w:spacing w:before="240" w:after="120"/>
      </w:pPr>
      <w:r>
        <w:t>Leistungen der Schlüsselperson:</w:t>
      </w:r>
      <w:r>
        <w:tab/>
      </w:r>
      <w:r w:rsidRPr="00165994">
        <w:t>…</w:t>
      </w:r>
    </w:p>
    <w:p w14:paraId="0C9C636B" w14:textId="77777777" w:rsidR="00670143" w:rsidRDefault="00670143" w:rsidP="00670143">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669EBB83" w14:textId="77777777" w:rsidR="00670143" w:rsidRDefault="00670143" w:rsidP="00670143">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728C80E8" w14:textId="77777777" w:rsidR="00670143" w:rsidRDefault="00670143" w:rsidP="00670143">
      <w:pPr>
        <w:spacing w:before="240" w:after="120"/>
        <w:jc w:val="left"/>
      </w:pPr>
      <w:r>
        <w:t xml:space="preserve">Investitionsvolumen des bearbeiteten </w:t>
      </w:r>
      <w:r>
        <w:br/>
        <w:t>Projektteils (CHF, exkl. MwSt.):</w:t>
      </w:r>
      <w:r>
        <w:tab/>
      </w:r>
      <w:r>
        <w:tab/>
      </w:r>
      <w:r w:rsidRPr="000B705C">
        <w:rPr>
          <w:color w:val="0070C0"/>
        </w:rPr>
        <w:t>…</w:t>
      </w:r>
    </w:p>
    <w:p w14:paraId="133A28D7" w14:textId="77777777" w:rsidR="00670143" w:rsidRDefault="00670143" w:rsidP="00670143">
      <w:pPr>
        <w:spacing w:before="240" w:after="120"/>
      </w:pPr>
      <w:r>
        <w:t>Honorarsumme (CHF):</w:t>
      </w:r>
      <w:r>
        <w:tab/>
      </w:r>
      <w:r>
        <w:tab/>
      </w:r>
      <w:r>
        <w:tab/>
      </w:r>
      <w:r w:rsidRPr="000B705C">
        <w:rPr>
          <w:color w:val="0070C0"/>
        </w:rPr>
        <w:t>…</w:t>
      </w:r>
    </w:p>
    <w:p w14:paraId="393D6A97" w14:textId="77777777" w:rsidR="00670143" w:rsidRDefault="00670143" w:rsidP="00670143">
      <w:pPr>
        <w:spacing w:before="120" w:after="120"/>
      </w:pPr>
    </w:p>
    <w:p w14:paraId="042EFC53" w14:textId="77777777" w:rsidR="00670143" w:rsidRDefault="00670143" w:rsidP="00670143">
      <w:pPr>
        <w:spacing w:before="120" w:after="120"/>
      </w:pPr>
      <w:r>
        <w:t>Zur Auskunftserteilung ermächtigte Kontaktperson des Referenz-Auftraggebers:</w:t>
      </w:r>
    </w:p>
    <w:p w14:paraId="1992AAFC" w14:textId="77777777" w:rsidR="00670143" w:rsidRDefault="00670143" w:rsidP="00670143">
      <w:pPr>
        <w:spacing w:before="120" w:after="120"/>
      </w:pPr>
      <w:r>
        <w:t>Auftraggeber:</w:t>
      </w:r>
      <w:r>
        <w:tab/>
      </w:r>
      <w:r>
        <w:tab/>
      </w:r>
      <w:r>
        <w:tab/>
      </w:r>
      <w:r>
        <w:tab/>
      </w:r>
      <w:r w:rsidRPr="000B705C">
        <w:rPr>
          <w:color w:val="0070C0"/>
        </w:rPr>
        <w:t>…</w:t>
      </w:r>
    </w:p>
    <w:p w14:paraId="2AB64D2E" w14:textId="77777777" w:rsidR="00670143" w:rsidRPr="00FD3F94" w:rsidRDefault="00670143" w:rsidP="00670143">
      <w:pPr>
        <w:spacing w:before="120" w:after="120"/>
        <w:rPr>
          <w:sz w:val="2"/>
        </w:rPr>
      </w:pPr>
      <w:r>
        <w:t>Funktion:</w:t>
      </w:r>
      <w:r>
        <w:tab/>
      </w:r>
      <w:r>
        <w:tab/>
      </w:r>
      <w:r>
        <w:tab/>
      </w:r>
      <w:r>
        <w:tab/>
      </w:r>
      <w:r w:rsidRPr="000B705C">
        <w:rPr>
          <w:color w:val="0070C0"/>
        </w:rPr>
        <w:t>…</w:t>
      </w:r>
    </w:p>
    <w:p w14:paraId="2EBBAA10" w14:textId="77777777" w:rsidR="00670143" w:rsidRDefault="00670143" w:rsidP="00670143">
      <w:pPr>
        <w:spacing w:before="120" w:after="120"/>
      </w:pPr>
      <w:r>
        <w:t>Name:</w:t>
      </w:r>
      <w:r>
        <w:tab/>
      </w:r>
      <w:r>
        <w:tab/>
      </w:r>
      <w:r>
        <w:tab/>
      </w:r>
      <w:r>
        <w:tab/>
      </w:r>
      <w:r>
        <w:tab/>
      </w:r>
      <w:r w:rsidRPr="000B705C">
        <w:rPr>
          <w:color w:val="0070C0"/>
        </w:rPr>
        <w:t>…</w:t>
      </w:r>
    </w:p>
    <w:p w14:paraId="7078052C" w14:textId="77777777" w:rsidR="00670143" w:rsidRDefault="00670143" w:rsidP="00670143">
      <w:pPr>
        <w:spacing w:before="120" w:after="120"/>
      </w:pPr>
      <w:r>
        <w:t>Adresse:</w:t>
      </w:r>
      <w:r>
        <w:tab/>
      </w:r>
      <w:r>
        <w:tab/>
      </w:r>
      <w:r>
        <w:tab/>
      </w:r>
      <w:r>
        <w:tab/>
      </w:r>
      <w:r w:rsidRPr="000B705C">
        <w:rPr>
          <w:color w:val="0070C0"/>
        </w:rPr>
        <w:t>…</w:t>
      </w:r>
    </w:p>
    <w:p w14:paraId="476B4F43" w14:textId="77777777" w:rsidR="00670143" w:rsidRDefault="00670143" w:rsidP="00670143">
      <w:pPr>
        <w:spacing w:before="120" w:after="120"/>
      </w:pPr>
      <w:r>
        <w:t>E-Mail:</w:t>
      </w:r>
      <w:r>
        <w:tab/>
      </w:r>
      <w:r>
        <w:tab/>
      </w:r>
      <w:r>
        <w:tab/>
      </w:r>
      <w:r>
        <w:tab/>
      </w:r>
      <w:r>
        <w:tab/>
      </w:r>
      <w:r w:rsidRPr="000B705C">
        <w:rPr>
          <w:color w:val="0070C0"/>
        </w:rPr>
        <w:t>…</w:t>
      </w:r>
    </w:p>
    <w:p w14:paraId="7ACC94EE" w14:textId="77777777" w:rsidR="00670143" w:rsidRDefault="00670143" w:rsidP="00670143">
      <w:pPr>
        <w:spacing w:before="120" w:after="360"/>
      </w:pPr>
      <w:r>
        <w:t>Telefon:</w:t>
      </w:r>
      <w:r>
        <w:tab/>
      </w:r>
      <w:r>
        <w:tab/>
      </w:r>
      <w:r>
        <w:tab/>
      </w:r>
      <w:r>
        <w:tab/>
      </w:r>
      <w:r w:rsidRPr="000B705C">
        <w:rPr>
          <w:color w:val="0070C0"/>
        </w:rPr>
        <w:t>…</w:t>
      </w:r>
    </w:p>
    <w:p w14:paraId="157A5544" w14:textId="77777777" w:rsidR="00670143" w:rsidRDefault="00670143" w:rsidP="00670143">
      <w:pPr>
        <w:spacing w:before="120" w:after="120"/>
      </w:pPr>
    </w:p>
    <w:p w14:paraId="1125CD46" w14:textId="77777777" w:rsidR="00670143" w:rsidRDefault="00670143" w:rsidP="00670143">
      <w:pPr>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670143" w14:paraId="3816002F" w14:textId="77777777" w:rsidTr="00670143">
        <w:trPr>
          <w:trHeight w:val="1134"/>
        </w:trPr>
        <w:tc>
          <w:tcPr>
            <w:tcW w:w="10080" w:type="dxa"/>
            <w:tcBorders>
              <w:top w:val="nil"/>
              <w:left w:val="nil"/>
              <w:bottom w:val="nil"/>
              <w:right w:val="nil"/>
              <w:tl2br w:val="nil"/>
              <w:tr2bl w:val="nil"/>
            </w:tcBorders>
            <w:shd w:val="clear" w:color="auto" w:fill="FFFFFF"/>
          </w:tcPr>
          <w:p w14:paraId="7240B96A" w14:textId="77777777" w:rsidR="00670143" w:rsidRDefault="00670143" w:rsidP="00670143">
            <w:r>
              <w:rPr>
                <w:color w:val="0070C0"/>
              </w:rPr>
              <w:t>…</w:t>
            </w:r>
          </w:p>
        </w:tc>
      </w:tr>
    </w:tbl>
    <w:p w14:paraId="3F11DB79" w14:textId="77777777" w:rsidR="00670143" w:rsidRDefault="00670143" w:rsidP="00670143">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670143" w14:paraId="26CFEC61" w14:textId="77777777" w:rsidTr="00670143">
        <w:trPr>
          <w:trHeight w:val="1134"/>
        </w:trPr>
        <w:tc>
          <w:tcPr>
            <w:tcW w:w="10080" w:type="dxa"/>
            <w:tcBorders>
              <w:top w:val="nil"/>
              <w:left w:val="nil"/>
              <w:bottom w:val="nil"/>
              <w:right w:val="nil"/>
              <w:tl2br w:val="nil"/>
              <w:tr2bl w:val="nil"/>
            </w:tcBorders>
            <w:shd w:val="clear" w:color="auto" w:fill="FFFFFF"/>
          </w:tcPr>
          <w:p w14:paraId="2B1D86FA" w14:textId="77777777" w:rsidR="00670143" w:rsidRDefault="00670143" w:rsidP="00670143">
            <w:r>
              <w:rPr>
                <w:color w:val="0070C0"/>
              </w:rPr>
              <w:t>…</w:t>
            </w:r>
          </w:p>
        </w:tc>
      </w:tr>
    </w:tbl>
    <w:p w14:paraId="11AC0AA0" w14:textId="77777777" w:rsidR="00670143" w:rsidRDefault="00670143" w:rsidP="00670143">
      <w:pPr>
        <w:spacing w:before="0" w:after="120"/>
        <w:rPr>
          <w:b/>
          <w:i/>
        </w:rPr>
      </w:pPr>
    </w:p>
    <w:p w14:paraId="1020573F" w14:textId="2902BEA7" w:rsidR="00670143" w:rsidRDefault="00670143" w:rsidP="00670143">
      <w:pPr>
        <w:spacing w:before="0" w:after="120"/>
      </w:pPr>
      <w:r>
        <w:rPr>
          <w:b/>
          <w:i/>
        </w:rPr>
        <w:t>Detaillierter</w:t>
      </w:r>
      <w:r w:rsidRPr="002C0E35">
        <w:rPr>
          <w:b/>
          <w:i/>
        </w:rPr>
        <w:t xml:space="preserve"> Lebenslauf des</w:t>
      </w:r>
      <w:r>
        <w:rPr>
          <w:b/>
          <w:i/>
        </w:rPr>
        <w:t xml:space="preserve"> </w:t>
      </w:r>
      <w:r w:rsidR="00700D74">
        <w:rPr>
          <w:b/>
          <w:i/>
        </w:rPr>
        <w:t>Projektleiters Stv.</w:t>
      </w:r>
      <w:r>
        <w:rPr>
          <w:b/>
          <w:i/>
        </w:rPr>
        <w:t xml:space="preserve"> (separate Beilage möglich)</w:t>
      </w:r>
    </w:p>
    <w:p w14:paraId="436E9A3B" w14:textId="77777777" w:rsidR="00670143" w:rsidRDefault="00670143">
      <w:pPr>
        <w:spacing w:before="0" w:after="0" w:line="240" w:lineRule="auto"/>
        <w:jc w:val="left"/>
        <w:rPr>
          <w:b/>
        </w:rPr>
      </w:pPr>
      <w:r>
        <w:br w:type="page"/>
      </w:r>
    </w:p>
    <w:p w14:paraId="489B9DAD" w14:textId="7C25135B" w:rsidR="00700D74" w:rsidRDefault="00700D74" w:rsidP="00700D74">
      <w:pPr>
        <w:pStyle w:val="KBOBTitel2"/>
      </w:pPr>
      <w:r>
        <w:lastRenderedPageBreak/>
        <w:t xml:space="preserve">ZK2: </w:t>
      </w:r>
      <w:r w:rsidR="00933295">
        <w:t>Qualität des Angebots</w:t>
      </w:r>
      <w:r>
        <w:t xml:space="preserve"> </w:t>
      </w:r>
      <w:r>
        <w:rPr>
          <w:b w:val="0"/>
        </w:rPr>
        <w:t>(Gewichtung 30%)</w:t>
      </w:r>
    </w:p>
    <w:p w14:paraId="14FCC054" w14:textId="77777777" w:rsidR="00700D74" w:rsidRPr="00D305A8" w:rsidRDefault="00700D74" w:rsidP="00700D74">
      <w:pPr>
        <w:spacing w:after="0"/>
      </w:pPr>
      <w:r>
        <w:rPr>
          <w:b/>
        </w:rPr>
        <w:t xml:space="preserve">Aufgabenanalyse und Vorgehensvorschlag </w:t>
      </w:r>
    </w:p>
    <w:p w14:paraId="5772FAC2" w14:textId="7196751A" w:rsidR="00700D74" w:rsidRPr="00700D74" w:rsidRDefault="00700D74" w:rsidP="00700D74">
      <w:r w:rsidRPr="00700D74">
        <w:t>Durch den Anbieter ist die bevorstehende Aufgabe zu analysieren und ein Vorschlag bezüglich des eigenen Vorgehens zu formulieren. Dabei ist zu folgenden Punkten Stellung zu nehmen:</w:t>
      </w:r>
    </w:p>
    <w:p w14:paraId="710AC73B" w14:textId="77777777" w:rsidR="00700D74" w:rsidRPr="00700D74" w:rsidRDefault="00700D74" w:rsidP="00700D74">
      <w:r w:rsidRPr="00700D74">
        <w:t>− Analyse der Ausgangslage und der eigenen Aufgaben;</w:t>
      </w:r>
    </w:p>
    <w:p w14:paraId="458A0BB5" w14:textId="5D439CDF" w:rsidR="00700D74" w:rsidRPr="00700D74" w:rsidRDefault="00700D74" w:rsidP="00700D74">
      <w:r w:rsidRPr="00700D74">
        <w:t>− Einschätzung der projektspezifischen Herausforderungen</w:t>
      </w:r>
    </w:p>
    <w:p w14:paraId="5BF00089" w14:textId="213B8FE3" w:rsidR="00700D74" w:rsidRPr="00700D74" w:rsidRDefault="00700D74" w:rsidP="00700D74">
      <w:r w:rsidRPr="00700D74">
        <w:t>− Planung des eigenen Vorgehens</w:t>
      </w:r>
      <w:r>
        <w:t xml:space="preserve"> anhand</w:t>
      </w:r>
      <w:r w:rsidRPr="00700D74">
        <w:t xml:space="preserve"> Terminplans </w:t>
      </w:r>
    </w:p>
    <w:p w14:paraId="2151632F" w14:textId="544CE7CF" w:rsidR="00700D74" w:rsidRPr="00700D74" w:rsidRDefault="00700D74" w:rsidP="00700D74">
      <w:r w:rsidRPr="00700D74">
        <w:t xml:space="preserve">− Stellungnahme zur Stundenverteilung / Plausibilisierung der vorgegebenen </w:t>
      </w:r>
      <w:r w:rsidR="00933295">
        <w:t>S</w:t>
      </w:r>
      <w:r w:rsidRPr="00700D74">
        <w:t>tunden</w:t>
      </w:r>
    </w:p>
    <w:p w14:paraId="381470D8" w14:textId="0AF7F71A" w:rsidR="00700D74" w:rsidRPr="00D305A8" w:rsidRDefault="00700D74" w:rsidP="00700D74">
      <w:pPr>
        <w:spacing w:before="120"/>
        <w:rPr>
          <w:i/>
        </w:rPr>
      </w:pPr>
      <w:r w:rsidRPr="00700D74">
        <w:rPr>
          <w:i/>
        </w:rPr>
        <w:t xml:space="preserve">(maximal 2 Seiten A4, Schriftgrösse Arial 10 pt., exklusiv </w:t>
      </w:r>
      <w:r>
        <w:rPr>
          <w:i/>
        </w:rPr>
        <w:t xml:space="preserve">Organigramm und </w:t>
      </w:r>
      <w:r w:rsidRPr="00700D74">
        <w:rPr>
          <w:i/>
        </w:rPr>
        <w:t>Terminplan)</w:t>
      </w:r>
    </w:p>
    <w:p w14:paraId="347B3223" w14:textId="77777777" w:rsidR="00700D74" w:rsidRDefault="00700D74" w:rsidP="00700D74">
      <w:pPr>
        <w:spacing w:before="0" w:after="0" w:line="240" w:lineRule="auto"/>
        <w:jc w:val="left"/>
      </w:pPr>
    </w:p>
    <w:p w14:paraId="753F44F3" w14:textId="77777777" w:rsidR="00700D74" w:rsidRDefault="00700D74" w:rsidP="00700D74">
      <w:pPr>
        <w:spacing w:before="0" w:after="0" w:line="240" w:lineRule="auto"/>
        <w:jc w:val="left"/>
        <w:rPr>
          <w:b/>
        </w:rPr>
      </w:pPr>
    </w:p>
    <w:p w14:paraId="11004CE1" w14:textId="6CFE7D9D" w:rsidR="00700D74" w:rsidRDefault="00700D74" w:rsidP="00700D74">
      <w:pPr>
        <w:spacing w:before="0" w:after="0" w:line="240" w:lineRule="auto"/>
        <w:jc w:val="left"/>
        <w:rPr>
          <w:b/>
        </w:rPr>
      </w:pPr>
      <w:r>
        <w:br w:type="page"/>
      </w:r>
    </w:p>
    <w:p w14:paraId="3E68C333" w14:textId="66919B31" w:rsidR="00700D74" w:rsidRDefault="00700D74" w:rsidP="00700D74">
      <w:pPr>
        <w:pStyle w:val="KBOBTitel2"/>
      </w:pPr>
      <w:r>
        <w:lastRenderedPageBreak/>
        <w:t xml:space="preserve">ZK3: Preis </w:t>
      </w:r>
      <w:r>
        <w:rPr>
          <w:b w:val="0"/>
        </w:rPr>
        <w:t>(Gewichtung 30%)</w:t>
      </w:r>
    </w:p>
    <w:p w14:paraId="54154149" w14:textId="77777777" w:rsidR="00700D74" w:rsidRDefault="00700D74" w:rsidP="00700D74">
      <w:r>
        <w:t>Angaben des Anbieters im Dokument 04 dieser Ausschreibungsunterlagen („Honorarkalkulation“).</w:t>
      </w:r>
    </w:p>
    <w:p w14:paraId="4E766B7B" w14:textId="77777777" w:rsidR="00700D74" w:rsidRDefault="00700D74" w:rsidP="00700D74">
      <w:r>
        <w:t xml:space="preserve">Im Dokument 04 sind alle grün hinterlegten Felder auszufüllen. Abänderungen der Stundenvorgabe sind nicht zulässig. Die Vorgaben dienen als Kalkulationsgrundlage und zur Vergleichbarkeit der Angebote. </w:t>
      </w:r>
      <w:r w:rsidRPr="00055594">
        <w:t>Pauschal- und Globalangebote und/oder Angebote mit Zeitmitteltarif werden ausgeschlossen.</w:t>
      </w:r>
    </w:p>
    <w:p w14:paraId="30061EFB" w14:textId="77777777" w:rsidR="00700D74" w:rsidRDefault="00700D74" w:rsidP="00700D74">
      <w:r>
        <w:t>Die vorgegebene Stundenanzahl ist zu plausibilisieren. Mit der Einreichung des Angebots erklärt sich der Anbieter mit der Vorgabe einverstanden.</w:t>
      </w:r>
    </w:p>
    <w:p w14:paraId="75DF6017" w14:textId="77777777" w:rsidR="00700D74" w:rsidRDefault="00700D74" w:rsidP="00700D74"/>
    <w:p w14:paraId="6BE592C3" w14:textId="77777777" w:rsidR="00700D74" w:rsidRDefault="00700D74" w:rsidP="00700D74"/>
    <w:p w14:paraId="2DA41333" w14:textId="57FCAC38" w:rsidR="00700D74" w:rsidRDefault="00700D74" w:rsidP="00700D74">
      <w:pPr>
        <w:pStyle w:val="Listenabsatz"/>
        <w:numPr>
          <w:ilvl w:val="0"/>
          <w:numId w:val="36"/>
        </w:numPr>
        <w:rPr>
          <w:b/>
        </w:rPr>
      </w:pPr>
      <w:r>
        <w:br w:type="page"/>
      </w:r>
    </w:p>
    <w:p w14:paraId="5D73F9D1" w14:textId="24D7A51E" w:rsidR="00F75F45" w:rsidRDefault="00670143">
      <w:pPr>
        <w:pStyle w:val="KBOBTitel1"/>
        <w:pageBreakBefore/>
      </w:pPr>
      <w:r>
        <w:lastRenderedPageBreak/>
        <w:t>Weitere Angebotsunterlagen, resp. Vertragsbestandteile</w:t>
      </w:r>
    </w:p>
    <w:p w14:paraId="67EA815A" w14:textId="77777777" w:rsidR="00F34850" w:rsidRDefault="00F34850">
      <w:pPr>
        <w:spacing w:before="0" w:after="0" w:line="240" w:lineRule="auto"/>
        <w:jc w:val="left"/>
        <w:rPr>
          <w:b/>
        </w:rPr>
      </w:pPr>
      <w:r>
        <w:br w:type="page"/>
      </w:r>
    </w:p>
    <w:p w14:paraId="6DDB4204" w14:textId="1EFD1CCE" w:rsidR="00736CD0" w:rsidRDefault="00736CD0" w:rsidP="00736CD0">
      <w:pPr>
        <w:pStyle w:val="KBOBTitel2"/>
      </w:pPr>
      <w:r>
        <w:lastRenderedPageBreak/>
        <w:t>Dienstleister Archiv</w:t>
      </w:r>
    </w:p>
    <w:p w14:paraId="53E3631D" w14:textId="77777777" w:rsidR="00736CD0" w:rsidRPr="00023AFD" w:rsidRDefault="00736CD0" w:rsidP="00736CD0">
      <w:pPr>
        <w:spacing w:before="240" w:after="120"/>
      </w:pPr>
      <w:r>
        <w:t>Name:</w:t>
      </w:r>
      <w:r>
        <w:tab/>
      </w:r>
      <w:r>
        <w:tab/>
      </w:r>
      <w:r>
        <w:tab/>
      </w:r>
      <w:r>
        <w:tab/>
      </w:r>
      <w:r>
        <w:tab/>
      </w:r>
      <w:r w:rsidRPr="005A595E">
        <w:rPr>
          <w:color w:val="0070C0"/>
        </w:rPr>
        <w:t>…</w:t>
      </w:r>
    </w:p>
    <w:p w14:paraId="555E416D" w14:textId="77777777" w:rsidR="00736CD0" w:rsidRPr="00023AFD" w:rsidRDefault="00736CD0" w:rsidP="00736CD0">
      <w:pPr>
        <w:spacing w:before="120" w:after="120"/>
      </w:pPr>
      <w:r w:rsidRPr="00070EC5">
        <w:t>Vorname:</w:t>
      </w:r>
      <w:r w:rsidRPr="00023AFD">
        <w:tab/>
      </w:r>
      <w:r w:rsidRPr="00023AFD">
        <w:tab/>
      </w:r>
      <w:r w:rsidRPr="00023AFD">
        <w:tab/>
      </w:r>
      <w:r w:rsidRPr="00023AFD">
        <w:tab/>
      </w:r>
      <w:r w:rsidRPr="005A595E">
        <w:rPr>
          <w:color w:val="0070C0"/>
        </w:rPr>
        <w:t>…</w:t>
      </w:r>
    </w:p>
    <w:p w14:paraId="1C00E70A" w14:textId="77777777" w:rsidR="00736CD0" w:rsidRPr="00023AFD" w:rsidRDefault="00736CD0" w:rsidP="00736CD0">
      <w:pPr>
        <w:spacing w:before="240" w:after="120"/>
      </w:pPr>
      <w:r w:rsidRPr="00070EC5">
        <w:t>Firma:</w:t>
      </w:r>
      <w:r w:rsidRPr="00070EC5">
        <w:tab/>
      </w:r>
      <w:r w:rsidRPr="00023AFD">
        <w:tab/>
      </w:r>
      <w:r w:rsidRPr="00023AFD">
        <w:tab/>
      </w:r>
      <w:r w:rsidRPr="00023AFD">
        <w:tab/>
      </w:r>
      <w:r w:rsidRPr="00023AFD">
        <w:tab/>
      </w:r>
      <w:r w:rsidRPr="005A595E">
        <w:rPr>
          <w:color w:val="0070C0"/>
        </w:rPr>
        <w:t>…</w:t>
      </w:r>
    </w:p>
    <w:p w14:paraId="69AC2872" w14:textId="77777777" w:rsidR="00736CD0" w:rsidRPr="00023AFD" w:rsidRDefault="00736CD0" w:rsidP="00736CD0">
      <w:pPr>
        <w:spacing w:before="120" w:after="120"/>
      </w:pPr>
      <w:r w:rsidRPr="00070EC5">
        <w:t>Funktion in der Firma:</w:t>
      </w:r>
      <w:r w:rsidRPr="00070EC5">
        <w:tab/>
      </w:r>
      <w:r w:rsidRPr="00023AFD">
        <w:tab/>
      </w:r>
      <w:r w:rsidRPr="00023AFD">
        <w:tab/>
      </w:r>
      <w:r w:rsidRPr="005A595E">
        <w:rPr>
          <w:color w:val="0070C0"/>
        </w:rPr>
        <w:t>…</w:t>
      </w:r>
    </w:p>
    <w:p w14:paraId="0C989800" w14:textId="77777777" w:rsidR="00736CD0" w:rsidRDefault="00736CD0" w:rsidP="00736CD0">
      <w:pPr>
        <w:spacing w:before="240" w:after="120"/>
      </w:pPr>
      <w:r>
        <w:t>Beruf, Diplomjahr</w:t>
      </w:r>
      <w:r w:rsidRPr="00070EC5">
        <w:t>:</w:t>
      </w:r>
      <w:r w:rsidRPr="00070EC5">
        <w:tab/>
      </w:r>
      <w:r>
        <w:tab/>
      </w:r>
      <w:r>
        <w:tab/>
      </w:r>
      <w:r w:rsidRPr="005A595E">
        <w:rPr>
          <w:color w:val="0070C0"/>
        </w:rPr>
        <w:t>…</w:t>
      </w:r>
    </w:p>
    <w:p w14:paraId="550BF1C5" w14:textId="77777777" w:rsidR="00736CD0" w:rsidRPr="00023AFD" w:rsidRDefault="00736CD0" w:rsidP="00736CD0">
      <w:pPr>
        <w:spacing w:before="120" w:after="600"/>
      </w:pPr>
      <w:r>
        <w:t>Ausbildung/Weiterbildung:</w:t>
      </w:r>
      <w:r>
        <w:tab/>
      </w:r>
      <w:r>
        <w:tab/>
      </w:r>
      <w:r w:rsidRPr="005A595E">
        <w:rPr>
          <w:color w:val="0070C0"/>
        </w:rPr>
        <w:t>…</w:t>
      </w:r>
    </w:p>
    <w:p w14:paraId="4646EE21" w14:textId="6F46E007" w:rsidR="00736CD0" w:rsidRPr="00E55C66" w:rsidRDefault="00736CD0" w:rsidP="00736CD0">
      <w:pPr>
        <w:spacing w:before="360" w:after="120"/>
        <w:rPr>
          <w:b/>
          <w:i/>
        </w:rPr>
      </w:pPr>
      <w:r w:rsidRPr="00E55C66">
        <w:rPr>
          <w:b/>
          <w:i/>
        </w:rPr>
        <w:t>Referenz</w:t>
      </w:r>
      <w:r>
        <w:rPr>
          <w:b/>
          <w:i/>
        </w:rPr>
        <w:t xml:space="preserve">projekt </w:t>
      </w:r>
    </w:p>
    <w:p w14:paraId="2A2A407B" w14:textId="77777777" w:rsidR="00736CD0" w:rsidRDefault="00736CD0" w:rsidP="00736CD0">
      <w:pPr>
        <w:spacing w:before="120" w:after="120"/>
      </w:pPr>
      <w:r>
        <w:t>Projekt:</w:t>
      </w:r>
      <w:r>
        <w:tab/>
      </w:r>
      <w:r>
        <w:tab/>
      </w:r>
      <w:r>
        <w:tab/>
      </w:r>
      <w:r>
        <w:tab/>
      </w:r>
      <w:r>
        <w:tab/>
      </w:r>
      <w:r w:rsidRPr="000B705C">
        <w:rPr>
          <w:color w:val="0070C0"/>
        </w:rPr>
        <w:t>…</w:t>
      </w:r>
    </w:p>
    <w:p w14:paraId="31F87604" w14:textId="60A15616" w:rsidR="00736CD0" w:rsidRDefault="00736CD0" w:rsidP="00736CD0">
      <w:pPr>
        <w:spacing w:before="120" w:after="120"/>
        <w:jc w:val="left"/>
        <w:rPr>
          <w:color w:val="0070C0"/>
        </w:rPr>
      </w:pPr>
      <w:r>
        <w:t xml:space="preserve">Funktion der Person </w:t>
      </w:r>
      <w:r>
        <w:br/>
        <w:t>im Projekt:</w:t>
      </w:r>
      <w:r>
        <w:tab/>
      </w:r>
      <w:r>
        <w:tab/>
      </w:r>
      <w:r>
        <w:tab/>
      </w:r>
      <w:r>
        <w:tab/>
      </w:r>
      <w:r w:rsidRPr="000B705C">
        <w:rPr>
          <w:color w:val="0070C0"/>
        </w:rPr>
        <w:t>…</w:t>
      </w:r>
    </w:p>
    <w:p w14:paraId="23D44E4C" w14:textId="14521D62" w:rsidR="00736CD0" w:rsidRDefault="00736CD0" w:rsidP="00736CD0">
      <w:pPr>
        <w:spacing w:before="120" w:after="120"/>
        <w:jc w:val="left"/>
      </w:pPr>
      <w:r>
        <w:t xml:space="preserve">Person bei Projektabwicklung </w:t>
      </w:r>
      <w:r>
        <w:br/>
        <w:t>angestellt bei Firma:</w:t>
      </w:r>
      <w:r>
        <w:tab/>
      </w:r>
      <w:r>
        <w:tab/>
      </w:r>
      <w:r>
        <w:tab/>
      </w:r>
      <w:r w:rsidRPr="000B705C">
        <w:rPr>
          <w:color w:val="0070C0"/>
        </w:rPr>
        <w:t>…</w:t>
      </w:r>
    </w:p>
    <w:p w14:paraId="22CC8118" w14:textId="77777777" w:rsidR="00736CD0" w:rsidRDefault="00736CD0" w:rsidP="00736CD0">
      <w:pPr>
        <w:spacing w:before="360" w:after="120"/>
      </w:pPr>
      <w:r>
        <w:t>Kurzer Projektbeschrieb:</w:t>
      </w:r>
      <w:r>
        <w:tab/>
      </w:r>
      <w:r>
        <w:tab/>
      </w:r>
      <w:r w:rsidRPr="000B705C">
        <w:rPr>
          <w:color w:val="0070C0"/>
        </w:rPr>
        <w:t>…</w:t>
      </w:r>
    </w:p>
    <w:p w14:paraId="1A813423" w14:textId="3CE9BDAD" w:rsidR="00736CD0" w:rsidRDefault="00736CD0" w:rsidP="00736CD0">
      <w:pPr>
        <w:spacing w:before="240" w:after="120"/>
      </w:pPr>
      <w:r>
        <w:t>Leistungen der Person:</w:t>
      </w:r>
      <w:r>
        <w:tab/>
      </w:r>
      <w:r w:rsidRPr="00165994">
        <w:t>…</w:t>
      </w:r>
    </w:p>
    <w:p w14:paraId="69B9E1F4" w14:textId="77777777" w:rsidR="00736CD0" w:rsidRDefault="00736CD0" w:rsidP="00736CD0">
      <w:pPr>
        <w:spacing w:before="240" w:after="120"/>
        <w:jc w:val="left"/>
        <w:rPr>
          <w:color w:val="0070C0"/>
        </w:rPr>
      </w:pPr>
      <w:r w:rsidRPr="00144E65">
        <w:t>Bearbeitete Teilphasen</w:t>
      </w:r>
      <w:r>
        <w:t xml:space="preserve"> und </w:t>
      </w:r>
      <w:r>
        <w:br/>
        <w:t>derzeitiger Projektstand</w:t>
      </w:r>
      <w:r w:rsidRPr="00144E65">
        <w:t>:</w:t>
      </w:r>
      <w:r w:rsidRPr="00144E65">
        <w:tab/>
      </w:r>
      <w:r>
        <w:rPr>
          <w:color w:val="0070C0"/>
        </w:rPr>
        <w:tab/>
      </w:r>
      <w:r w:rsidRPr="000B705C">
        <w:rPr>
          <w:color w:val="0070C0"/>
        </w:rPr>
        <w:t>…</w:t>
      </w:r>
    </w:p>
    <w:p w14:paraId="1B1E332C" w14:textId="77777777" w:rsidR="00736CD0" w:rsidRDefault="00736CD0" w:rsidP="00736CD0">
      <w:pPr>
        <w:spacing w:before="240" w:after="120"/>
        <w:rPr>
          <w:color w:val="0070C0"/>
        </w:rPr>
      </w:pPr>
      <w:r>
        <w:t>Zeitraum der Bearbeitung:</w:t>
      </w:r>
      <w:r>
        <w:tab/>
      </w:r>
      <w:r>
        <w:tab/>
      </w:r>
      <w:r w:rsidRPr="000B705C">
        <w:rPr>
          <w:color w:val="0070C0"/>
        </w:rPr>
        <w:t>…</w:t>
      </w:r>
      <w:r>
        <w:rPr>
          <w:color w:val="0070C0"/>
        </w:rPr>
        <w:t xml:space="preserve"> </w:t>
      </w:r>
      <w:r w:rsidRPr="0011030D">
        <w:t>bis</w:t>
      </w:r>
      <w:r>
        <w:rPr>
          <w:color w:val="0070C0"/>
        </w:rPr>
        <w:t xml:space="preserve"> </w:t>
      </w:r>
      <w:r w:rsidRPr="000B705C">
        <w:rPr>
          <w:color w:val="0070C0"/>
        </w:rPr>
        <w:t>…</w:t>
      </w:r>
    </w:p>
    <w:p w14:paraId="709DD72E" w14:textId="77777777" w:rsidR="00736CD0" w:rsidRDefault="00736CD0" w:rsidP="00736CD0">
      <w:pPr>
        <w:spacing w:before="240" w:after="120"/>
        <w:jc w:val="left"/>
      </w:pPr>
      <w:r>
        <w:t xml:space="preserve">Investitionsvolumen des bearbeiteten </w:t>
      </w:r>
      <w:r>
        <w:br/>
        <w:t>Projektteils (CHF, exkl. MwSt.):</w:t>
      </w:r>
      <w:r>
        <w:tab/>
      </w:r>
      <w:r>
        <w:tab/>
      </w:r>
      <w:r w:rsidRPr="000B705C">
        <w:rPr>
          <w:color w:val="0070C0"/>
        </w:rPr>
        <w:t>…</w:t>
      </w:r>
    </w:p>
    <w:p w14:paraId="7254E264" w14:textId="77777777" w:rsidR="00736CD0" w:rsidRDefault="00736CD0" w:rsidP="00736CD0">
      <w:pPr>
        <w:spacing w:before="240" w:after="120"/>
      </w:pPr>
      <w:r>
        <w:t>Honorarsumme (CHF):</w:t>
      </w:r>
      <w:r>
        <w:tab/>
      </w:r>
      <w:r>
        <w:tab/>
      </w:r>
      <w:r>
        <w:tab/>
      </w:r>
      <w:r w:rsidRPr="000B705C">
        <w:rPr>
          <w:color w:val="0070C0"/>
        </w:rPr>
        <w:t>…</w:t>
      </w:r>
    </w:p>
    <w:p w14:paraId="3D7DF8B6" w14:textId="77777777" w:rsidR="00736CD0" w:rsidRDefault="00736CD0" w:rsidP="00736CD0">
      <w:pPr>
        <w:spacing w:before="120" w:after="120"/>
      </w:pPr>
    </w:p>
    <w:p w14:paraId="24BB24A0" w14:textId="77777777" w:rsidR="00736CD0" w:rsidRDefault="00736CD0" w:rsidP="00736CD0">
      <w:pPr>
        <w:spacing w:before="120" w:after="120"/>
      </w:pPr>
      <w:r>
        <w:t>Zur Auskunftserteilung ermächtigte Kontaktperson des Referenz-Auftraggebers:</w:t>
      </w:r>
    </w:p>
    <w:p w14:paraId="3A78E50B" w14:textId="77777777" w:rsidR="00736CD0" w:rsidRDefault="00736CD0" w:rsidP="00736CD0">
      <w:pPr>
        <w:spacing w:before="120" w:after="120"/>
      </w:pPr>
      <w:r>
        <w:t>Auftraggeber:</w:t>
      </w:r>
      <w:r>
        <w:tab/>
      </w:r>
      <w:r>
        <w:tab/>
      </w:r>
      <w:r>
        <w:tab/>
      </w:r>
      <w:r>
        <w:tab/>
      </w:r>
      <w:r w:rsidRPr="000B705C">
        <w:rPr>
          <w:color w:val="0070C0"/>
        </w:rPr>
        <w:t>…</w:t>
      </w:r>
    </w:p>
    <w:p w14:paraId="4AF7A572" w14:textId="77777777" w:rsidR="00736CD0" w:rsidRPr="00FD3F94" w:rsidRDefault="00736CD0" w:rsidP="00736CD0">
      <w:pPr>
        <w:spacing w:before="120" w:after="120"/>
        <w:rPr>
          <w:sz w:val="2"/>
        </w:rPr>
      </w:pPr>
      <w:r>
        <w:t>Funktion:</w:t>
      </w:r>
      <w:r>
        <w:tab/>
      </w:r>
      <w:r>
        <w:tab/>
      </w:r>
      <w:r>
        <w:tab/>
      </w:r>
      <w:r>
        <w:tab/>
      </w:r>
      <w:r w:rsidRPr="000B705C">
        <w:rPr>
          <w:color w:val="0070C0"/>
        </w:rPr>
        <w:t>…</w:t>
      </w:r>
    </w:p>
    <w:p w14:paraId="1992E713" w14:textId="77777777" w:rsidR="00736CD0" w:rsidRDefault="00736CD0" w:rsidP="00736CD0">
      <w:pPr>
        <w:spacing w:before="120" w:after="120"/>
      </w:pPr>
      <w:r>
        <w:t>Name:</w:t>
      </w:r>
      <w:r>
        <w:tab/>
      </w:r>
      <w:r>
        <w:tab/>
      </w:r>
      <w:r>
        <w:tab/>
      </w:r>
      <w:r>
        <w:tab/>
      </w:r>
      <w:r>
        <w:tab/>
      </w:r>
      <w:r w:rsidRPr="000B705C">
        <w:rPr>
          <w:color w:val="0070C0"/>
        </w:rPr>
        <w:t>…</w:t>
      </w:r>
    </w:p>
    <w:p w14:paraId="33B78384" w14:textId="77777777" w:rsidR="00736CD0" w:rsidRDefault="00736CD0" w:rsidP="00736CD0">
      <w:pPr>
        <w:spacing w:before="120" w:after="120"/>
      </w:pPr>
      <w:r>
        <w:t>Adresse:</w:t>
      </w:r>
      <w:r>
        <w:tab/>
      </w:r>
      <w:r>
        <w:tab/>
      </w:r>
      <w:r>
        <w:tab/>
      </w:r>
      <w:r>
        <w:tab/>
      </w:r>
      <w:r w:rsidRPr="000B705C">
        <w:rPr>
          <w:color w:val="0070C0"/>
        </w:rPr>
        <w:t>…</w:t>
      </w:r>
    </w:p>
    <w:p w14:paraId="223D40F6" w14:textId="77777777" w:rsidR="00736CD0" w:rsidRDefault="00736CD0" w:rsidP="00736CD0">
      <w:pPr>
        <w:spacing w:before="120" w:after="120"/>
      </w:pPr>
      <w:r>
        <w:t>E-Mail:</w:t>
      </w:r>
      <w:r>
        <w:tab/>
      </w:r>
      <w:r>
        <w:tab/>
      </w:r>
      <w:r>
        <w:tab/>
      </w:r>
      <w:r>
        <w:tab/>
      </w:r>
      <w:r>
        <w:tab/>
      </w:r>
      <w:r w:rsidRPr="000B705C">
        <w:rPr>
          <w:color w:val="0070C0"/>
        </w:rPr>
        <w:t>…</w:t>
      </w:r>
    </w:p>
    <w:p w14:paraId="22F1E753" w14:textId="77777777" w:rsidR="00736CD0" w:rsidRDefault="00736CD0" w:rsidP="00736CD0">
      <w:pPr>
        <w:spacing w:before="120" w:after="360"/>
      </w:pPr>
      <w:r>
        <w:t>Telefon:</w:t>
      </w:r>
      <w:r>
        <w:tab/>
      </w:r>
      <w:r>
        <w:tab/>
      </w:r>
      <w:r>
        <w:tab/>
      </w:r>
      <w:r>
        <w:tab/>
      </w:r>
      <w:r w:rsidRPr="000B705C">
        <w:rPr>
          <w:color w:val="0070C0"/>
        </w:rPr>
        <w:t>…</w:t>
      </w:r>
    </w:p>
    <w:p w14:paraId="35441958" w14:textId="77777777" w:rsidR="00736CD0" w:rsidRDefault="00736CD0" w:rsidP="00736CD0">
      <w:pPr>
        <w:spacing w:before="120" w:after="120"/>
      </w:pPr>
    </w:p>
    <w:p w14:paraId="108D15AB" w14:textId="77777777" w:rsidR="00736CD0" w:rsidRDefault="00736CD0" w:rsidP="00736CD0">
      <w:pPr>
        <w:spacing w:before="120"/>
      </w:pPr>
    </w:p>
    <w:p w14:paraId="0F850CA7" w14:textId="77777777" w:rsidR="00736CD0" w:rsidRDefault="00736CD0" w:rsidP="00736CD0">
      <w:pPr>
        <w:spacing w:before="120"/>
      </w:pPr>
    </w:p>
    <w:p w14:paraId="7E4319BD" w14:textId="77777777" w:rsidR="00736CD0" w:rsidRDefault="00736CD0" w:rsidP="00736CD0">
      <w:pPr>
        <w:spacing w:before="120"/>
      </w:pPr>
      <w:r w:rsidRPr="009D1A94">
        <w:lastRenderedPageBreak/>
        <w:t>In welchem Sinne ist das angegebene Projekt mit dem vorliegenden Projekt vergleichbar?</w:t>
      </w:r>
    </w:p>
    <w:tbl>
      <w:tblPr>
        <w:tblW w:w="10080" w:type="dxa"/>
        <w:tblLook w:val="04A0" w:firstRow="1" w:lastRow="0" w:firstColumn="1" w:lastColumn="0" w:noHBand="0" w:noVBand="1"/>
      </w:tblPr>
      <w:tblGrid>
        <w:gridCol w:w="10080"/>
      </w:tblGrid>
      <w:tr w:rsidR="00736CD0" w14:paraId="6BA91BD3" w14:textId="77777777" w:rsidTr="00D87434">
        <w:trPr>
          <w:trHeight w:val="1134"/>
        </w:trPr>
        <w:tc>
          <w:tcPr>
            <w:tcW w:w="10080" w:type="dxa"/>
            <w:tcBorders>
              <w:top w:val="nil"/>
              <w:left w:val="nil"/>
              <w:bottom w:val="nil"/>
              <w:right w:val="nil"/>
              <w:tl2br w:val="nil"/>
              <w:tr2bl w:val="nil"/>
            </w:tcBorders>
            <w:shd w:val="clear" w:color="auto" w:fill="FFFFFF"/>
          </w:tcPr>
          <w:p w14:paraId="6F3F54E7" w14:textId="77777777" w:rsidR="00736CD0" w:rsidRDefault="00736CD0" w:rsidP="00D87434">
            <w:r>
              <w:rPr>
                <w:color w:val="0070C0"/>
              </w:rPr>
              <w:t>…</w:t>
            </w:r>
          </w:p>
        </w:tc>
      </w:tr>
    </w:tbl>
    <w:p w14:paraId="519D5BDF" w14:textId="77777777" w:rsidR="00736CD0" w:rsidRDefault="00736CD0" w:rsidP="00736CD0">
      <w:pPr>
        <w:spacing w:before="360"/>
      </w:pPr>
      <w:r w:rsidRPr="009D1A94">
        <w:t>In welchem Sinne sind die ausgeführten Arbeiten mit denjenigen des vorliegenden Projekts vergleichbar?</w:t>
      </w:r>
    </w:p>
    <w:tbl>
      <w:tblPr>
        <w:tblW w:w="10080" w:type="dxa"/>
        <w:tblLook w:val="04A0" w:firstRow="1" w:lastRow="0" w:firstColumn="1" w:lastColumn="0" w:noHBand="0" w:noVBand="1"/>
      </w:tblPr>
      <w:tblGrid>
        <w:gridCol w:w="10080"/>
      </w:tblGrid>
      <w:tr w:rsidR="00736CD0" w14:paraId="7FEF16EE" w14:textId="77777777" w:rsidTr="00D87434">
        <w:trPr>
          <w:trHeight w:val="1134"/>
        </w:trPr>
        <w:tc>
          <w:tcPr>
            <w:tcW w:w="10080" w:type="dxa"/>
            <w:tcBorders>
              <w:top w:val="nil"/>
              <w:left w:val="nil"/>
              <w:bottom w:val="nil"/>
              <w:right w:val="nil"/>
              <w:tl2br w:val="nil"/>
              <w:tr2bl w:val="nil"/>
            </w:tcBorders>
            <w:shd w:val="clear" w:color="auto" w:fill="FFFFFF"/>
          </w:tcPr>
          <w:p w14:paraId="1CDA5B59" w14:textId="77777777" w:rsidR="00736CD0" w:rsidRDefault="00736CD0" w:rsidP="00D87434">
            <w:r>
              <w:rPr>
                <w:color w:val="0070C0"/>
              </w:rPr>
              <w:t>…</w:t>
            </w:r>
          </w:p>
        </w:tc>
      </w:tr>
    </w:tbl>
    <w:p w14:paraId="124FB21B" w14:textId="77777777" w:rsidR="00736CD0" w:rsidRDefault="00736CD0" w:rsidP="00736CD0">
      <w:pPr>
        <w:spacing w:before="360" w:after="120"/>
        <w:rPr>
          <w:b/>
          <w:i/>
        </w:rPr>
      </w:pPr>
    </w:p>
    <w:p w14:paraId="2CC967B6" w14:textId="315CD1E4" w:rsidR="00736CD0" w:rsidRDefault="00736CD0" w:rsidP="00736CD0">
      <w:pPr>
        <w:spacing w:before="0" w:after="0" w:line="240" w:lineRule="auto"/>
        <w:jc w:val="left"/>
        <w:rPr>
          <w:b/>
        </w:rPr>
      </w:pPr>
      <w:r>
        <w:br w:type="page"/>
      </w:r>
    </w:p>
    <w:p w14:paraId="13CC24B3" w14:textId="073C3BA9" w:rsidR="00736CD0" w:rsidRDefault="00736CD0" w:rsidP="00736CD0">
      <w:pPr>
        <w:pStyle w:val="KBOBTitel2"/>
      </w:pPr>
      <w:r w:rsidRPr="00736CD0">
        <w:lastRenderedPageBreak/>
        <w:t>Mitarbeiterliste</w:t>
      </w:r>
    </w:p>
    <w:p w14:paraId="7FC5D4B3" w14:textId="77777777" w:rsidR="00F34850" w:rsidRDefault="00F34850" w:rsidP="00F34850">
      <w:r>
        <w:t>Eine Mitarbeiterliste je Firma ist als Beilage zum Honorarangebot abzugeben (Format frei). Die Listen haben folgende Angaben bezüglich der einzelnen Mitarbeiter zu enthalten:</w:t>
      </w:r>
    </w:p>
    <w:p w14:paraId="637DE6BD" w14:textId="77777777" w:rsidR="00F34850" w:rsidRDefault="00F34850" w:rsidP="00F34850">
      <w:pPr>
        <w:pStyle w:val="Listenabsatz"/>
        <w:numPr>
          <w:ilvl w:val="0"/>
          <w:numId w:val="36"/>
        </w:numPr>
      </w:pPr>
      <w:r>
        <w:t>Name und Vorname</w:t>
      </w:r>
    </w:p>
    <w:p w14:paraId="7009C97B" w14:textId="77777777" w:rsidR="00F34850" w:rsidRDefault="00F34850" w:rsidP="00F34850">
      <w:pPr>
        <w:pStyle w:val="Listenabsatz"/>
        <w:numPr>
          <w:ilvl w:val="0"/>
          <w:numId w:val="36"/>
        </w:numPr>
      </w:pPr>
      <w:r>
        <w:t>Jahrgang</w:t>
      </w:r>
    </w:p>
    <w:p w14:paraId="4283784F" w14:textId="77777777" w:rsidR="00F34850" w:rsidRDefault="00F34850" w:rsidP="00F34850">
      <w:pPr>
        <w:pStyle w:val="Listenabsatz"/>
        <w:numPr>
          <w:ilvl w:val="0"/>
          <w:numId w:val="36"/>
        </w:numPr>
      </w:pPr>
      <w:r>
        <w:t>Berufsausbildung, Abschlussjahr</w:t>
      </w:r>
    </w:p>
    <w:p w14:paraId="48AB35A8" w14:textId="77777777" w:rsidR="00F34850" w:rsidRDefault="00F34850" w:rsidP="00F34850">
      <w:pPr>
        <w:pStyle w:val="Listenabsatz"/>
        <w:numPr>
          <w:ilvl w:val="0"/>
          <w:numId w:val="36"/>
        </w:numPr>
      </w:pPr>
      <w:r>
        <w:t>Anzahl Berufsjahre</w:t>
      </w:r>
    </w:p>
    <w:p w14:paraId="6B364864" w14:textId="77777777" w:rsidR="00F34850" w:rsidRDefault="00F34850" w:rsidP="00F34850">
      <w:pPr>
        <w:pStyle w:val="Listenabsatz"/>
        <w:numPr>
          <w:ilvl w:val="0"/>
          <w:numId w:val="36"/>
        </w:numPr>
      </w:pPr>
      <w:r>
        <w:t>Honorarkategorie</w:t>
      </w:r>
    </w:p>
    <w:p w14:paraId="6CCEA0C9" w14:textId="77777777" w:rsidR="00736CD0" w:rsidRPr="00736CD0" w:rsidRDefault="00F34850" w:rsidP="00F34850">
      <w:pPr>
        <w:pStyle w:val="Listenabsatz"/>
        <w:numPr>
          <w:ilvl w:val="0"/>
          <w:numId w:val="36"/>
        </w:numPr>
        <w:spacing w:before="0" w:after="0" w:line="240" w:lineRule="auto"/>
        <w:jc w:val="left"/>
        <w:rPr>
          <w:b/>
        </w:rPr>
      </w:pPr>
      <w:r>
        <w:t>Fachgebiet und Tätigkeit</w:t>
      </w:r>
    </w:p>
    <w:p w14:paraId="55906C65" w14:textId="5368C907" w:rsidR="00F34850" w:rsidRPr="00736CD0" w:rsidRDefault="00F34850" w:rsidP="00F34850">
      <w:pPr>
        <w:pStyle w:val="Listenabsatz"/>
        <w:numPr>
          <w:ilvl w:val="0"/>
          <w:numId w:val="36"/>
        </w:numPr>
        <w:spacing w:before="0" w:after="0" w:line="240" w:lineRule="auto"/>
        <w:jc w:val="left"/>
        <w:rPr>
          <w:b/>
        </w:rPr>
      </w:pPr>
      <w:r>
        <w:t>Sprachkenntnisse</w:t>
      </w:r>
      <w:r>
        <w:br w:type="page"/>
      </w:r>
    </w:p>
    <w:p w14:paraId="71D2AA68" w14:textId="2F5FBF57" w:rsidR="00736CD0" w:rsidRDefault="00736CD0" w:rsidP="00736CD0">
      <w:pPr>
        <w:pStyle w:val="KBOBTitel2"/>
      </w:pPr>
      <w:r w:rsidRPr="00736CD0">
        <w:lastRenderedPageBreak/>
        <w:t>Verzeichnis der technischen Vorbehalte und der offenen Fragen</w:t>
      </w:r>
    </w:p>
    <w:p w14:paraId="75F50036" w14:textId="77777777" w:rsidR="00736CD0" w:rsidRPr="00736CD0" w:rsidRDefault="00736CD0" w:rsidP="00736CD0">
      <w:pPr>
        <w:spacing w:before="0" w:after="0" w:line="240" w:lineRule="auto"/>
        <w:jc w:val="left"/>
        <w:rPr>
          <w:b/>
        </w:rPr>
      </w:pPr>
    </w:p>
    <w:tbl>
      <w:tblPr>
        <w:tblW w:w="0" w:type="auto"/>
        <w:tblLook w:val="04A0" w:firstRow="1" w:lastRow="0" w:firstColumn="1" w:lastColumn="0" w:noHBand="0" w:noVBand="1"/>
      </w:tblPr>
      <w:tblGrid>
        <w:gridCol w:w="10036"/>
      </w:tblGrid>
      <w:tr w:rsidR="00736CD0" w14:paraId="1DEBBC1C" w14:textId="77777777" w:rsidTr="00D87434">
        <w:trPr>
          <w:trHeight w:val="360"/>
        </w:trPr>
        <w:tc>
          <w:tcPr>
            <w:tcW w:w="10080" w:type="dxa"/>
            <w:tcBorders>
              <w:top w:val="nil"/>
              <w:left w:val="nil"/>
              <w:bottom w:val="nil"/>
              <w:right w:val="nil"/>
              <w:tl2br w:val="nil"/>
              <w:tr2bl w:val="nil"/>
            </w:tcBorders>
            <w:shd w:val="clear" w:color="auto" w:fill="FFFFFF"/>
          </w:tcPr>
          <w:p w14:paraId="1209D2E1" w14:textId="77777777" w:rsidR="00736CD0" w:rsidRDefault="00736CD0" w:rsidP="00D87434">
            <w:pPr>
              <w:spacing w:before="0" w:after="0"/>
              <w:jc w:val="left"/>
            </w:pPr>
            <w:r>
              <w:rPr>
                <w:b/>
              </w:rPr>
              <w:t>Vorbehalte bzw. offene Fragen:</w:t>
            </w:r>
          </w:p>
        </w:tc>
      </w:tr>
      <w:tr w:rsidR="00736CD0" w14:paraId="41067E00" w14:textId="77777777" w:rsidTr="00D87434">
        <w:trPr>
          <w:trHeight w:val="360"/>
        </w:trPr>
        <w:tc>
          <w:tcPr>
            <w:tcW w:w="10080" w:type="dxa"/>
            <w:tcBorders>
              <w:top w:val="nil"/>
              <w:left w:val="nil"/>
              <w:bottom w:val="nil"/>
              <w:right w:val="nil"/>
              <w:tl2br w:val="nil"/>
              <w:tr2bl w:val="nil"/>
            </w:tcBorders>
            <w:shd w:val="clear" w:color="auto" w:fill="FFFFFF"/>
          </w:tcPr>
          <w:p w14:paraId="779C44C0" w14:textId="77777777" w:rsidR="00736CD0" w:rsidRDefault="00736CD0" w:rsidP="00D87434">
            <w:pPr>
              <w:spacing w:before="0" w:after="0"/>
              <w:jc w:val="left"/>
            </w:pPr>
            <w:r>
              <w:rPr>
                <w:color w:val="0070C0"/>
              </w:rPr>
              <w:t>…</w:t>
            </w:r>
          </w:p>
        </w:tc>
      </w:tr>
    </w:tbl>
    <w:p w14:paraId="2AEE4640" w14:textId="77777777" w:rsidR="00736CD0" w:rsidRDefault="00736CD0">
      <w:pPr>
        <w:spacing w:before="0" w:after="0" w:line="240" w:lineRule="auto"/>
        <w:jc w:val="left"/>
        <w:rPr>
          <w:b/>
        </w:rPr>
      </w:pPr>
      <w:r>
        <w:br w:type="page"/>
      </w:r>
    </w:p>
    <w:p w14:paraId="6D5B80E0" w14:textId="77777777" w:rsidR="00F75F45" w:rsidRDefault="00670143">
      <w:pPr>
        <w:pStyle w:val="KBOBTitel2"/>
        <w:pageBreakBefore/>
      </w:pPr>
      <w:r>
        <w:lastRenderedPageBreak/>
        <w:t>Bestimmungen des Auftraggebers über den Datenaustausch</w:t>
      </w:r>
    </w:p>
    <w:p w14:paraId="6A6BF614" w14:textId="77777777" w:rsidR="00F75F45" w:rsidRDefault="00670143">
      <w:r>
        <w:t>Alle projektspezifische erarbeiteten Dokumente und Pläne sind dem Auftraggeber im Quellcode (*.doc, *.xls, *.dxf, *.dwg etc.) zur eigenen Verwendung und Bearbeitung zur Verfügung zu stellen.</w:t>
      </w:r>
    </w:p>
    <w:p w14:paraId="4ACC3BE6" w14:textId="77777777" w:rsidR="00F75F45" w:rsidRDefault="00F75F45"/>
    <w:p w14:paraId="1822D035" w14:textId="77777777" w:rsidR="00F75F45" w:rsidRDefault="00670143">
      <w:r>
        <w:t>Der Auftragnehmer verpflichtet sich, die ordnungsgemäss erstellten Daten dem Auftraggeber kostenlos abzugeben.</w:t>
      </w:r>
    </w:p>
    <w:p w14:paraId="0A9A3914" w14:textId="77777777" w:rsidR="00F75F45" w:rsidRDefault="00F75F45"/>
    <w:p w14:paraId="598C741A" w14:textId="77777777" w:rsidR="00F75F45" w:rsidRDefault="00670143">
      <w:r>
        <w:t>Die Schlussrechnung wird erst zur Zahlung fällig, wenn der Beauftragte die verlangten Daten sowie die weiteren Dokumentationen über das Projekt dem Auftraggeber sowohl in elektronischer als auch in Papierform abgegeben hat.</w:t>
      </w:r>
    </w:p>
    <w:p w14:paraId="7C4F005A" w14:textId="77777777" w:rsidR="00F75F45" w:rsidRDefault="00F75F45"/>
    <w:sectPr w:rsidR="00F75F45" w:rsidSect="00670143">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86D96" w14:textId="77777777" w:rsidR="00D87434" w:rsidRDefault="00D87434">
      <w:pPr>
        <w:spacing w:before="0" w:after="0" w:line="240" w:lineRule="auto"/>
      </w:pPr>
      <w:r>
        <w:separator/>
      </w:r>
    </w:p>
  </w:endnote>
  <w:endnote w:type="continuationSeparator" w:id="0">
    <w:p w14:paraId="153BCCBE" w14:textId="77777777" w:rsidR="00D87434" w:rsidRDefault="00D8743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E3CB5" w14:textId="77777777" w:rsidR="00D87434" w:rsidRDefault="00D8743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D87434" w14:paraId="0F81BAC3" w14:textId="77777777" w:rsidTr="00670143">
      <w:tc>
        <w:tcPr>
          <w:tcW w:w="144" w:type="dxa"/>
          <w:tcBorders>
            <w:top w:val="single" w:sz="6" w:space="0" w:color="auto"/>
            <w:left w:val="nil"/>
            <w:bottom w:val="nil"/>
            <w:right w:val="nil"/>
          </w:tcBorders>
        </w:tcPr>
        <w:p w14:paraId="3360BF1A" w14:textId="77777777" w:rsidR="00D87434" w:rsidRPr="00002448" w:rsidRDefault="00D87434" w:rsidP="00670143">
          <w:pPr>
            <w:jc w:val="left"/>
            <w:rPr>
              <w:position w:val="-7"/>
              <w:sz w:val="15"/>
              <w:szCs w:val="15"/>
            </w:rPr>
          </w:pPr>
        </w:p>
      </w:tc>
      <w:tc>
        <w:tcPr>
          <w:tcW w:w="2673" w:type="dxa"/>
          <w:tcBorders>
            <w:top w:val="single" w:sz="6" w:space="0" w:color="auto"/>
            <w:left w:val="nil"/>
            <w:bottom w:val="nil"/>
            <w:right w:val="nil"/>
          </w:tcBorders>
        </w:tcPr>
        <w:p w14:paraId="21901327" w14:textId="77777777" w:rsidR="00D87434" w:rsidRDefault="00D87434" w:rsidP="00670143">
          <w:pPr>
            <w:pStyle w:val="Fuzeile"/>
            <w:tabs>
              <w:tab w:val="left" w:pos="708"/>
            </w:tabs>
          </w:pPr>
        </w:p>
      </w:tc>
      <w:tc>
        <w:tcPr>
          <w:tcW w:w="2583" w:type="dxa"/>
          <w:tcBorders>
            <w:top w:val="single" w:sz="6" w:space="0" w:color="auto"/>
            <w:left w:val="nil"/>
            <w:bottom w:val="nil"/>
            <w:right w:val="nil"/>
          </w:tcBorders>
        </w:tcPr>
        <w:p w14:paraId="2F3B7651" w14:textId="77777777" w:rsidR="00D87434" w:rsidRDefault="00D87434" w:rsidP="00670143">
          <w:pPr>
            <w:pStyle w:val="Fuzeile"/>
          </w:pPr>
        </w:p>
      </w:tc>
      <w:tc>
        <w:tcPr>
          <w:tcW w:w="3044" w:type="dxa"/>
          <w:tcBorders>
            <w:top w:val="single" w:sz="6" w:space="0" w:color="auto"/>
            <w:left w:val="nil"/>
            <w:bottom w:val="nil"/>
            <w:right w:val="nil"/>
          </w:tcBorders>
        </w:tcPr>
        <w:p w14:paraId="1736CF47" w14:textId="77777777" w:rsidR="00D87434" w:rsidRDefault="00D87434" w:rsidP="00670143">
          <w:pPr>
            <w:pStyle w:val="Fuzeile"/>
            <w:jc w:val="right"/>
          </w:pPr>
        </w:p>
      </w:tc>
      <w:tc>
        <w:tcPr>
          <w:tcW w:w="1621" w:type="dxa"/>
          <w:tcBorders>
            <w:top w:val="single" w:sz="6" w:space="0" w:color="auto"/>
            <w:left w:val="nil"/>
            <w:bottom w:val="nil"/>
            <w:right w:val="nil"/>
          </w:tcBorders>
        </w:tcPr>
        <w:p w14:paraId="2CBAA612" w14:textId="77777777" w:rsidR="00D87434" w:rsidRDefault="00D87434" w:rsidP="00670143">
          <w:pPr>
            <w:pStyle w:val="Fuzeile"/>
            <w:jc w:val="right"/>
          </w:pPr>
          <w:r>
            <w:t xml:space="preserve">Seite </w:t>
          </w:r>
          <w:r>
            <w:fldChar w:fldCharType="begin"/>
          </w:r>
          <w:r>
            <w:instrText xml:space="preserve"> PAGE </w:instrText>
          </w:r>
          <w:r>
            <w:fldChar w:fldCharType="separate"/>
          </w:r>
          <w:r>
            <w:t>2</w:t>
          </w:r>
          <w:r>
            <w:fldChar w:fldCharType="end"/>
          </w:r>
          <w:r>
            <w:t xml:space="preserve"> von </w:t>
          </w:r>
          <w:r>
            <w:fldChar w:fldCharType="begin"/>
          </w:r>
          <w:r>
            <w:instrText xml:space="preserve"> NUMPAGES </w:instrText>
          </w:r>
          <w:r>
            <w:fldChar w:fldCharType="separate"/>
          </w:r>
          <w:r>
            <w:t>2</w:t>
          </w:r>
          <w:r>
            <w:fldChar w:fldCharType="end"/>
          </w:r>
        </w:p>
      </w:tc>
    </w:tr>
  </w:tbl>
  <w:p w14:paraId="7EE6837B" w14:textId="77777777" w:rsidR="00D87434" w:rsidRPr="00D33E17" w:rsidRDefault="00D87434" w:rsidP="006701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D87434" w14:paraId="4C369F0E" w14:textId="77777777" w:rsidTr="00670143">
      <w:trPr>
        <w:trHeight w:val="567"/>
      </w:trPr>
      <w:tc>
        <w:tcPr>
          <w:tcW w:w="144" w:type="dxa"/>
          <w:tcBorders>
            <w:top w:val="nil"/>
            <w:left w:val="nil"/>
            <w:bottom w:val="single" w:sz="6" w:space="0" w:color="auto"/>
            <w:right w:val="nil"/>
          </w:tcBorders>
          <w:vAlign w:val="bottom"/>
        </w:tcPr>
        <w:p w14:paraId="3CFBB244" w14:textId="77777777" w:rsidR="00D87434" w:rsidRDefault="00D87434" w:rsidP="00670143">
          <w:pPr>
            <w:pStyle w:val="Fuzeile"/>
          </w:pPr>
        </w:p>
      </w:tc>
      <w:tc>
        <w:tcPr>
          <w:tcW w:w="4251" w:type="dxa"/>
          <w:gridSpan w:val="2"/>
          <w:tcBorders>
            <w:top w:val="nil"/>
            <w:left w:val="nil"/>
            <w:bottom w:val="single" w:sz="6" w:space="0" w:color="auto"/>
            <w:right w:val="nil"/>
          </w:tcBorders>
          <w:vAlign w:val="bottom"/>
        </w:tcPr>
        <w:p w14:paraId="1EF2B1C6" w14:textId="77777777" w:rsidR="00D87434" w:rsidRPr="00E83A00" w:rsidRDefault="00D87434" w:rsidP="00670143">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5F9AAEF4" w14:textId="77777777" w:rsidR="00D87434" w:rsidRPr="00E83A00" w:rsidRDefault="00D87434" w:rsidP="00670143">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D87434" w14:paraId="2F2FCB37" w14:textId="77777777" w:rsidTr="00670143">
      <w:tc>
        <w:tcPr>
          <w:tcW w:w="144" w:type="dxa"/>
          <w:tcBorders>
            <w:top w:val="single" w:sz="6" w:space="0" w:color="auto"/>
            <w:bottom w:val="nil"/>
            <w:right w:val="nil"/>
          </w:tcBorders>
        </w:tcPr>
        <w:p w14:paraId="6680C2D0" w14:textId="77777777" w:rsidR="00D87434" w:rsidRPr="007444F9" w:rsidRDefault="00D87434" w:rsidP="00670143">
          <w:pPr>
            <w:pStyle w:val="Fuzeile"/>
          </w:pPr>
        </w:p>
      </w:tc>
      <w:tc>
        <w:tcPr>
          <w:tcW w:w="2673" w:type="dxa"/>
          <w:tcBorders>
            <w:top w:val="single" w:sz="6" w:space="0" w:color="auto"/>
            <w:left w:val="nil"/>
            <w:bottom w:val="nil"/>
            <w:right w:val="nil"/>
          </w:tcBorders>
        </w:tcPr>
        <w:p w14:paraId="74BE8086" w14:textId="77777777" w:rsidR="00D87434" w:rsidRDefault="00D87434" w:rsidP="00670143">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4B558226" w14:textId="77777777" w:rsidR="00D87434" w:rsidRDefault="00D87434" w:rsidP="00670143">
          <w:pPr>
            <w:pStyle w:val="Fuzeile"/>
            <w:ind w:left="869"/>
          </w:pPr>
          <w:r>
            <w:t>Version ASTRA deutsch</w:t>
          </w:r>
        </w:p>
      </w:tc>
      <w:tc>
        <w:tcPr>
          <w:tcW w:w="3044" w:type="dxa"/>
          <w:tcBorders>
            <w:top w:val="single" w:sz="6" w:space="0" w:color="auto"/>
            <w:left w:val="nil"/>
            <w:bottom w:val="nil"/>
            <w:right w:val="nil"/>
          </w:tcBorders>
        </w:tcPr>
        <w:p w14:paraId="2A6ED42E" w14:textId="77777777" w:rsidR="00D87434" w:rsidRDefault="00D87434" w:rsidP="00670143">
          <w:pPr>
            <w:pStyle w:val="Fuzeile"/>
            <w:jc w:val="right"/>
          </w:pPr>
        </w:p>
      </w:tc>
      <w:tc>
        <w:tcPr>
          <w:tcW w:w="1621" w:type="dxa"/>
          <w:tcBorders>
            <w:top w:val="single" w:sz="6" w:space="0" w:color="auto"/>
            <w:left w:val="nil"/>
            <w:bottom w:val="nil"/>
            <w:right w:val="nil"/>
          </w:tcBorders>
        </w:tcPr>
        <w:p w14:paraId="78CEC385" w14:textId="77777777" w:rsidR="00D87434" w:rsidRDefault="00D87434" w:rsidP="00670143">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w:t>
          </w:r>
          <w:r>
            <w:fldChar w:fldCharType="end"/>
          </w:r>
        </w:p>
      </w:tc>
    </w:tr>
  </w:tbl>
  <w:p w14:paraId="5793C73C" w14:textId="77777777" w:rsidR="00D87434" w:rsidRPr="00477D2D" w:rsidRDefault="00D87434" w:rsidP="006701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D8702" w14:textId="77777777" w:rsidR="00D87434" w:rsidRDefault="00D87434">
      <w:pPr>
        <w:spacing w:before="0" w:after="0" w:line="240" w:lineRule="auto"/>
      </w:pPr>
      <w:r>
        <w:separator/>
      </w:r>
    </w:p>
  </w:footnote>
  <w:footnote w:type="continuationSeparator" w:id="0">
    <w:p w14:paraId="26230284" w14:textId="77777777" w:rsidR="00D87434" w:rsidRDefault="00D8743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FA9C8" w14:textId="77777777" w:rsidR="00D87434" w:rsidRDefault="00D8743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tblLayout w:type="fixed"/>
      <w:tblLook w:val="01E0" w:firstRow="1" w:lastRow="1" w:firstColumn="1" w:lastColumn="1" w:noHBand="0" w:noVBand="0"/>
    </w:tblPr>
    <w:tblGrid>
      <w:gridCol w:w="9214"/>
    </w:tblGrid>
    <w:tr w:rsidR="00D87434" w14:paraId="7DAAB2E9" w14:textId="77777777">
      <w:trPr>
        <w:cantSplit/>
        <w:trHeight w:hRule="exact" w:val="267"/>
      </w:trPr>
      <w:tc>
        <w:tcPr>
          <w:tcW w:w="9214" w:type="dxa"/>
        </w:tcPr>
        <w:p w14:paraId="223245C1" w14:textId="77777777" w:rsidR="00D87434" w:rsidRPr="00D33E17" w:rsidRDefault="00D87434" w:rsidP="00670143"/>
      </w:tc>
    </w:tr>
  </w:tbl>
  <w:p w14:paraId="189E7E85" w14:textId="77777777" w:rsidR="00D87434" w:rsidRPr="00D33E17" w:rsidRDefault="00D87434" w:rsidP="006701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60" w:type="dxa"/>
      <w:tblInd w:w="-567" w:type="dxa"/>
      <w:tblLayout w:type="fixed"/>
      <w:tblLook w:val="01E0" w:firstRow="1" w:lastRow="1" w:firstColumn="1" w:lastColumn="1" w:noHBand="0" w:noVBand="0"/>
    </w:tblPr>
    <w:tblGrid>
      <w:gridCol w:w="5369"/>
      <w:gridCol w:w="5291"/>
    </w:tblGrid>
    <w:tr w:rsidR="00D87434" w:rsidRPr="00933295" w14:paraId="66CE93AC" w14:textId="77777777" w:rsidTr="00670143">
      <w:trPr>
        <w:cantSplit/>
        <w:trHeight w:val="1987"/>
      </w:trPr>
      <w:tc>
        <w:tcPr>
          <w:tcW w:w="5369" w:type="dxa"/>
          <w:tcMar>
            <w:left w:w="0" w:type="dxa"/>
          </w:tcMar>
        </w:tcPr>
        <w:p w14:paraId="30791201" w14:textId="77777777" w:rsidR="00D87434" w:rsidRPr="00F84B4E" w:rsidRDefault="00D87434" w:rsidP="00670143">
          <w:pPr>
            <w:tabs>
              <w:tab w:val="right" w:pos="9071"/>
            </w:tabs>
            <w:spacing w:line="240" w:lineRule="auto"/>
            <w:ind w:right="-40"/>
            <w:rPr>
              <w:kern w:val="22"/>
              <w:sz w:val="16"/>
              <w:szCs w:val="16"/>
            </w:rPr>
          </w:pPr>
          <w:r>
            <w:rPr>
              <w:noProof/>
              <w:kern w:val="22"/>
              <w:sz w:val="16"/>
              <w:szCs w:val="16"/>
              <w:lang w:eastAsia="de-CH"/>
            </w:rPr>
            <w:drawing>
              <wp:inline distT="0" distB="0" distL="0" distR="0" wp14:anchorId="04A1B0E2" wp14:editId="4A0B82A0">
                <wp:extent cx="1917700" cy="478155"/>
                <wp:effectExtent l="19050" t="0" r="6350" b="0"/>
                <wp:docPr id="2"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2FB4791F" w14:textId="77777777" w:rsidR="00D87434" w:rsidRPr="00F84B4E" w:rsidRDefault="00D87434" w:rsidP="00670143">
          <w:pPr>
            <w:tabs>
              <w:tab w:val="right" w:pos="9071"/>
            </w:tabs>
            <w:spacing w:after="20" w:line="240" w:lineRule="auto"/>
            <w:ind w:left="573" w:right="-40"/>
            <w:rPr>
              <w:kern w:val="22"/>
              <w:sz w:val="16"/>
              <w:szCs w:val="16"/>
            </w:rPr>
          </w:pPr>
        </w:p>
        <w:p w14:paraId="39975C0D" w14:textId="77777777" w:rsidR="00D87434" w:rsidRPr="00F84B4E" w:rsidRDefault="00D87434" w:rsidP="00670143">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7EB324A1" w14:textId="77777777" w:rsidR="00D87434" w:rsidRPr="00F84B4E" w:rsidRDefault="00D87434" w:rsidP="00670143">
          <w:pPr>
            <w:tabs>
              <w:tab w:val="right" w:pos="9071"/>
            </w:tabs>
            <w:spacing w:line="240" w:lineRule="auto"/>
            <w:ind w:left="595" w:right="-40"/>
            <w:rPr>
              <w:kern w:val="22"/>
              <w:sz w:val="16"/>
              <w:szCs w:val="16"/>
            </w:rPr>
          </w:pPr>
        </w:p>
        <w:p w14:paraId="39912063" w14:textId="77777777" w:rsidR="00D87434" w:rsidRPr="00F84B4E" w:rsidRDefault="00D87434" w:rsidP="00670143">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0F943F06" w14:textId="77777777" w:rsidR="00D87434" w:rsidRDefault="00D87434" w:rsidP="00670143">
          <w:pPr>
            <w:tabs>
              <w:tab w:val="right" w:pos="9071"/>
            </w:tabs>
            <w:spacing w:line="240" w:lineRule="auto"/>
            <w:ind w:left="335" w:right="-40"/>
            <w:rPr>
              <w:b/>
              <w:kern w:val="22"/>
              <w:sz w:val="16"/>
              <w:szCs w:val="16"/>
            </w:rPr>
          </w:pPr>
          <w:r>
            <w:rPr>
              <w:noProof/>
              <w:lang w:eastAsia="de-CH"/>
            </w:rPr>
            <w:drawing>
              <wp:inline distT="0" distB="0" distL="0" distR="0" wp14:anchorId="369F1AA1" wp14:editId="10CD588D">
                <wp:extent cx="1134745" cy="317500"/>
                <wp:effectExtent l="19050" t="0" r="8255" b="0"/>
                <wp:docPr id="3"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4542807A" w14:textId="77777777" w:rsidR="00D87434" w:rsidRDefault="00D87434" w:rsidP="00670143">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2347A41C" w14:textId="77777777" w:rsidR="00D87434" w:rsidRPr="004F097B" w:rsidRDefault="00D87434" w:rsidP="00670143">
          <w:pPr>
            <w:pStyle w:val="KBOB-Logo-Kopfzeile"/>
            <w:spacing w:before="0" w:after="0"/>
            <w:ind w:left="335"/>
            <w:jc w:val="left"/>
            <w:rPr>
              <w:noProof w:val="0"/>
              <w:sz w:val="15"/>
              <w:szCs w:val="15"/>
              <w:lang w:val="fr-FR"/>
            </w:rPr>
          </w:pPr>
          <w:r w:rsidRPr="004F097B">
            <w:rPr>
              <w:noProof w:val="0"/>
              <w:sz w:val="15"/>
              <w:szCs w:val="15"/>
              <w:lang w:val="fr-FR"/>
            </w:rPr>
            <w:t>Conférence de coordination des services de la construction et des immeubles des maî-tres d’ouvrage publics</w:t>
          </w:r>
        </w:p>
        <w:p w14:paraId="0E6F8D35" w14:textId="77777777" w:rsidR="00D87434" w:rsidRPr="004C2EC3" w:rsidRDefault="00D87434" w:rsidP="00670143">
          <w:pPr>
            <w:pStyle w:val="KBOB-Logo-Kopfzeile"/>
            <w:spacing w:before="0" w:after="0"/>
            <w:ind w:left="335"/>
            <w:jc w:val="left"/>
            <w:rPr>
              <w:noProof w:val="0"/>
              <w:sz w:val="15"/>
              <w:szCs w:val="15"/>
              <w:lang w:val="en-US"/>
            </w:rPr>
          </w:pPr>
          <w:r w:rsidRPr="004C2EC3">
            <w:rPr>
              <w:noProof w:val="0"/>
              <w:sz w:val="15"/>
              <w:szCs w:val="15"/>
              <w:lang w:val="en-US"/>
            </w:rPr>
            <w:t>Conferenza di coordinamento degli organi della costruzione e degli immobili dei com</w:t>
          </w:r>
          <w:r>
            <w:rPr>
              <w:noProof w:val="0"/>
              <w:sz w:val="15"/>
              <w:szCs w:val="15"/>
              <w:lang w:val="en-US"/>
            </w:rPr>
            <w:t>-</w:t>
          </w:r>
          <w:r w:rsidRPr="004C2EC3">
            <w:rPr>
              <w:noProof w:val="0"/>
              <w:sz w:val="15"/>
              <w:szCs w:val="15"/>
              <w:lang w:val="en-US"/>
            </w:rPr>
            <w:t>mittenti della costruzione pubblici</w:t>
          </w:r>
        </w:p>
        <w:p w14:paraId="6888E538" w14:textId="77777777" w:rsidR="00D87434" w:rsidRPr="004C2EC3" w:rsidRDefault="00D87434" w:rsidP="00670143">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1E0410C4" w14:textId="77777777" w:rsidR="00D87434" w:rsidRPr="004C2EC3" w:rsidRDefault="00D87434" w:rsidP="00670143">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93881" w14:textId="77777777" w:rsidR="00D87434" w:rsidRPr="001F5C26" w:rsidRDefault="00D87434" w:rsidP="00670143">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9C52F1"/>
    <w:multiLevelType w:val="hybridMultilevel"/>
    <w:tmpl w:val="6912323A"/>
    <w:lvl w:ilvl="0" w:tplc="F5C2A5C2">
      <w:start w:val="1"/>
      <w:numFmt w:val="bullet"/>
      <w:lvlText w:val=""/>
      <w:lvlJc w:val="left"/>
      <w:pPr>
        <w:ind w:left="6947" w:hanging="360"/>
      </w:pPr>
      <w:rPr>
        <w:rFonts w:ascii="Symbol" w:hAnsi="Symbol" w:hint="default"/>
      </w:rPr>
    </w:lvl>
    <w:lvl w:ilvl="1" w:tplc="08070003" w:tentative="1">
      <w:start w:val="1"/>
      <w:numFmt w:val="bullet"/>
      <w:lvlText w:val="o"/>
      <w:lvlJc w:val="left"/>
      <w:pPr>
        <w:ind w:left="7667" w:hanging="360"/>
      </w:pPr>
      <w:rPr>
        <w:rFonts w:ascii="Courier New" w:hAnsi="Courier New" w:cs="Courier New" w:hint="default"/>
      </w:rPr>
    </w:lvl>
    <w:lvl w:ilvl="2" w:tplc="08070005" w:tentative="1">
      <w:start w:val="1"/>
      <w:numFmt w:val="bullet"/>
      <w:lvlText w:val=""/>
      <w:lvlJc w:val="left"/>
      <w:pPr>
        <w:ind w:left="8387" w:hanging="360"/>
      </w:pPr>
      <w:rPr>
        <w:rFonts w:ascii="Wingdings" w:hAnsi="Wingdings" w:hint="default"/>
      </w:rPr>
    </w:lvl>
    <w:lvl w:ilvl="3" w:tplc="08070001" w:tentative="1">
      <w:start w:val="1"/>
      <w:numFmt w:val="bullet"/>
      <w:lvlText w:val=""/>
      <w:lvlJc w:val="left"/>
      <w:pPr>
        <w:ind w:left="9107" w:hanging="360"/>
      </w:pPr>
      <w:rPr>
        <w:rFonts w:ascii="Symbol" w:hAnsi="Symbol" w:hint="default"/>
      </w:rPr>
    </w:lvl>
    <w:lvl w:ilvl="4" w:tplc="08070003" w:tentative="1">
      <w:start w:val="1"/>
      <w:numFmt w:val="bullet"/>
      <w:lvlText w:val="o"/>
      <w:lvlJc w:val="left"/>
      <w:pPr>
        <w:ind w:left="9827" w:hanging="360"/>
      </w:pPr>
      <w:rPr>
        <w:rFonts w:ascii="Courier New" w:hAnsi="Courier New" w:cs="Courier New" w:hint="default"/>
      </w:rPr>
    </w:lvl>
    <w:lvl w:ilvl="5" w:tplc="08070005" w:tentative="1">
      <w:start w:val="1"/>
      <w:numFmt w:val="bullet"/>
      <w:lvlText w:val=""/>
      <w:lvlJc w:val="left"/>
      <w:pPr>
        <w:ind w:left="10547" w:hanging="360"/>
      </w:pPr>
      <w:rPr>
        <w:rFonts w:ascii="Wingdings" w:hAnsi="Wingdings" w:hint="default"/>
      </w:rPr>
    </w:lvl>
    <w:lvl w:ilvl="6" w:tplc="08070001" w:tentative="1">
      <w:start w:val="1"/>
      <w:numFmt w:val="bullet"/>
      <w:lvlText w:val=""/>
      <w:lvlJc w:val="left"/>
      <w:pPr>
        <w:ind w:left="11267" w:hanging="360"/>
      </w:pPr>
      <w:rPr>
        <w:rFonts w:ascii="Symbol" w:hAnsi="Symbol" w:hint="default"/>
      </w:rPr>
    </w:lvl>
    <w:lvl w:ilvl="7" w:tplc="08070003" w:tentative="1">
      <w:start w:val="1"/>
      <w:numFmt w:val="bullet"/>
      <w:lvlText w:val="o"/>
      <w:lvlJc w:val="left"/>
      <w:pPr>
        <w:ind w:left="11987" w:hanging="360"/>
      </w:pPr>
      <w:rPr>
        <w:rFonts w:ascii="Courier New" w:hAnsi="Courier New" w:cs="Courier New" w:hint="default"/>
      </w:rPr>
    </w:lvl>
    <w:lvl w:ilvl="8" w:tplc="08070005" w:tentative="1">
      <w:start w:val="1"/>
      <w:numFmt w:val="bullet"/>
      <w:lvlText w:val=""/>
      <w:lvlJc w:val="left"/>
      <w:pPr>
        <w:ind w:left="12707" w:hanging="360"/>
      </w:pPr>
      <w:rPr>
        <w:rFonts w:ascii="Wingdings" w:hAnsi="Wingdings" w:hint="default"/>
      </w:rPr>
    </w:lvl>
  </w:abstractNum>
  <w:abstractNum w:abstractNumId="12" w15:restartNumberingAfterBreak="0">
    <w:nsid w:val="1B041E61"/>
    <w:multiLevelType w:val="multilevel"/>
    <w:tmpl w:val="90548960"/>
    <w:numStyleLink w:val="KBOBTitelListe"/>
  </w:abstractNum>
  <w:abstractNum w:abstractNumId="13"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5147EF"/>
    <w:multiLevelType w:val="multilevel"/>
    <w:tmpl w:val="90548960"/>
    <w:numStyleLink w:val="KBOBTitelListe"/>
  </w:abstractNum>
  <w:abstractNum w:abstractNumId="15"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C74916"/>
    <w:multiLevelType w:val="multilevel"/>
    <w:tmpl w:val="90548960"/>
    <w:numStyleLink w:val="KBOBTitelListe"/>
  </w:abstractNum>
  <w:abstractNum w:abstractNumId="17" w15:restartNumberingAfterBreak="0">
    <w:nsid w:val="27146A0B"/>
    <w:multiLevelType w:val="hybridMultilevel"/>
    <w:tmpl w:val="5798BA8E"/>
    <w:lvl w:ilvl="0" w:tplc="E5D24D42">
      <w:numFmt w:val="bullet"/>
      <w:lvlText w:val="-"/>
      <w:lvlJc w:val="left"/>
      <w:pPr>
        <w:tabs>
          <w:tab w:val="num" w:pos="360"/>
        </w:tabs>
        <w:ind w:left="360" w:hanging="360"/>
      </w:pPr>
      <w:rPr>
        <w:rFonts w:ascii="Arial" w:eastAsia="Times New Roman" w:hAnsi="Arial" w:cs="Arial" w:hint="default"/>
      </w:rPr>
    </w:lvl>
    <w:lvl w:ilvl="1" w:tplc="30CEC02E" w:tentative="1">
      <w:start w:val="1"/>
      <w:numFmt w:val="bullet"/>
      <w:lvlText w:val="o"/>
      <w:lvlJc w:val="left"/>
      <w:pPr>
        <w:tabs>
          <w:tab w:val="num" w:pos="1080"/>
        </w:tabs>
        <w:ind w:left="1080" w:hanging="360"/>
      </w:pPr>
      <w:rPr>
        <w:rFonts w:ascii="Courier New" w:hAnsi="Courier New" w:cs="Courier New" w:hint="default"/>
      </w:rPr>
    </w:lvl>
    <w:lvl w:ilvl="2" w:tplc="1D662FDA" w:tentative="1">
      <w:start w:val="1"/>
      <w:numFmt w:val="bullet"/>
      <w:lvlText w:val=""/>
      <w:lvlJc w:val="left"/>
      <w:pPr>
        <w:tabs>
          <w:tab w:val="num" w:pos="1800"/>
        </w:tabs>
        <w:ind w:left="1800" w:hanging="360"/>
      </w:pPr>
      <w:rPr>
        <w:rFonts w:ascii="Wingdings" w:hAnsi="Wingdings" w:hint="default"/>
      </w:rPr>
    </w:lvl>
    <w:lvl w:ilvl="3" w:tplc="32927EE0" w:tentative="1">
      <w:start w:val="1"/>
      <w:numFmt w:val="bullet"/>
      <w:lvlText w:val=""/>
      <w:lvlJc w:val="left"/>
      <w:pPr>
        <w:tabs>
          <w:tab w:val="num" w:pos="2520"/>
        </w:tabs>
        <w:ind w:left="2520" w:hanging="360"/>
      </w:pPr>
      <w:rPr>
        <w:rFonts w:ascii="Symbol" w:hAnsi="Symbol" w:hint="default"/>
      </w:rPr>
    </w:lvl>
    <w:lvl w:ilvl="4" w:tplc="CC06AC90" w:tentative="1">
      <w:start w:val="1"/>
      <w:numFmt w:val="bullet"/>
      <w:lvlText w:val="o"/>
      <w:lvlJc w:val="left"/>
      <w:pPr>
        <w:tabs>
          <w:tab w:val="num" w:pos="3240"/>
        </w:tabs>
        <w:ind w:left="3240" w:hanging="360"/>
      </w:pPr>
      <w:rPr>
        <w:rFonts w:ascii="Courier New" w:hAnsi="Courier New" w:cs="Courier New" w:hint="default"/>
      </w:rPr>
    </w:lvl>
    <w:lvl w:ilvl="5" w:tplc="8DA45C88" w:tentative="1">
      <w:start w:val="1"/>
      <w:numFmt w:val="bullet"/>
      <w:lvlText w:val=""/>
      <w:lvlJc w:val="left"/>
      <w:pPr>
        <w:tabs>
          <w:tab w:val="num" w:pos="3960"/>
        </w:tabs>
        <w:ind w:left="3960" w:hanging="360"/>
      </w:pPr>
      <w:rPr>
        <w:rFonts w:ascii="Wingdings" w:hAnsi="Wingdings" w:hint="default"/>
      </w:rPr>
    </w:lvl>
    <w:lvl w:ilvl="6" w:tplc="389E57F6" w:tentative="1">
      <w:start w:val="1"/>
      <w:numFmt w:val="bullet"/>
      <w:lvlText w:val=""/>
      <w:lvlJc w:val="left"/>
      <w:pPr>
        <w:tabs>
          <w:tab w:val="num" w:pos="4680"/>
        </w:tabs>
        <w:ind w:left="4680" w:hanging="360"/>
      </w:pPr>
      <w:rPr>
        <w:rFonts w:ascii="Symbol" w:hAnsi="Symbol" w:hint="default"/>
      </w:rPr>
    </w:lvl>
    <w:lvl w:ilvl="7" w:tplc="CDA4B4A6" w:tentative="1">
      <w:start w:val="1"/>
      <w:numFmt w:val="bullet"/>
      <w:lvlText w:val="o"/>
      <w:lvlJc w:val="left"/>
      <w:pPr>
        <w:tabs>
          <w:tab w:val="num" w:pos="5400"/>
        </w:tabs>
        <w:ind w:left="5400" w:hanging="360"/>
      </w:pPr>
      <w:rPr>
        <w:rFonts w:ascii="Courier New" w:hAnsi="Courier New" w:cs="Courier New" w:hint="default"/>
      </w:rPr>
    </w:lvl>
    <w:lvl w:ilvl="8" w:tplc="B9E654F2"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D695BA8"/>
    <w:multiLevelType w:val="hybridMultilevel"/>
    <w:tmpl w:val="17DE13FA"/>
    <w:lvl w:ilvl="0" w:tplc="BDE2FF46">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CFEAD18C" w:tentative="1">
      <w:start w:val="1"/>
      <w:numFmt w:val="bullet"/>
      <w:lvlText w:val="o"/>
      <w:lvlJc w:val="left"/>
      <w:pPr>
        <w:tabs>
          <w:tab w:val="num" w:pos="1440"/>
        </w:tabs>
        <w:ind w:left="1440" w:hanging="360"/>
      </w:pPr>
      <w:rPr>
        <w:rFonts w:ascii="Courier New" w:hAnsi="Courier New" w:cs="Courier New" w:hint="default"/>
      </w:rPr>
    </w:lvl>
    <w:lvl w:ilvl="2" w:tplc="8FAA001A" w:tentative="1">
      <w:start w:val="1"/>
      <w:numFmt w:val="bullet"/>
      <w:lvlText w:val=""/>
      <w:lvlJc w:val="left"/>
      <w:pPr>
        <w:tabs>
          <w:tab w:val="num" w:pos="2160"/>
        </w:tabs>
        <w:ind w:left="2160" w:hanging="360"/>
      </w:pPr>
      <w:rPr>
        <w:rFonts w:ascii="Wingdings" w:hAnsi="Wingdings" w:hint="default"/>
      </w:rPr>
    </w:lvl>
    <w:lvl w:ilvl="3" w:tplc="423ED99C" w:tentative="1">
      <w:start w:val="1"/>
      <w:numFmt w:val="bullet"/>
      <w:lvlText w:val=""/>
      <w:lvlJc w:val="left"/>
      <w:pPr>
        <w:tabs>
          <w:tab w:val="num" w:pos="2880"/>
        </w:tabs>
        <w:ind w:left="2880" w:hanging="360"/>
      </w:pPr>
      <w:rPr>
        <w:rFonts w:ascii="Symbol" w:hAnsi="Symbol" w:hint="default"/>
      </w:rPr>
    </w:lvl>
    <w:lvl w:ilvl="4" w:tplc="DE8E919E" w:tentative="1">
      <w:start w:val="1"/>
      <w:numFmt w:val="bullet"/>
      <w:lvlText w:val="o"/>
      <w:lvlJc w:val="left"/>
      <w:pPr>
        <w:tabs>
          <w:tab w:val="num" w:pos="3600"/>
        </w:tabs>
        <w:ind w:left="3600" w:hanging="360"/>
      </w:pPr>
      <w:rPr>
        <w:rFonts w:ascii="Courier New" w:hAnsi="Courier New" w:cs="Courier New" w:hint="default"/>
      </w:rPr>
    </w:lvl>
    <w:lvl w:ilvl="5" w:tplc="C590A378" w:tentative="1">
      <w:start w:val="1"/>
      <w:numFmt w:val="bullet"/>
      <w:lvlText w:val=""/>
      <w:lvlJc w:val="left"/>
      <w:pPr>
        <w:tabs>
          <w:tab w:val="num" w:pos="4320"/>
        </w:tabs>
        <w:ind w:left="4320" w:hanging="360"/>
      </w:pPr>
      <w:rPr>
        <w:rFonts w:ascii="Wingdings" w:hAnsi="Wingdings" w:hint="default"/>
      </w:rPr>
    </w:lvl>
    <w:lvl w:ilvl="6" w:tplc="DE32B960" w:tentative="1">
      <w:start w:val="1"/>
      <w:numFmt w:val="bullet"/>
      <w:lvlText w:val=""/>
      <w:lvlJc w:val="left"/>
      <w:pPr>
        <w:tabs>
          <w:tab w:val="num" w:pos="5040"/>
        </w:tabs>
        <w:ind w:left="5040" w:hanging="360"/>
      </w:pPr>
      <w:rPr>
        <w:rFonts w:ascii="Symbol" w:hAnsi="Symbol" w:hint="default"/>
      </w:rPr>
    </w:lvl>
    <w:lvl w:ilvl="7" w:tplc="07CC99CC" w:tentative="1">
      <w:start w:val="1"/>
      <w:numFmt w:val="bullet"/>
      <w:lvlText w:val="o"/>
      <w:lvlJc w:val="left"/>
      <w:pPr>
        <w:tabs>
          <w:tab w:val="num" w:pos="5760"/>
        </w:tabs>
        <w:ind w:left="5760" w:hanging="360"/>
      </w:pPr>
      <w:rPr>
        <w:rFonts w:ascii="Courier New" w:hAnsi="Courier New" w:cs="Courier New" w:hint="default"/>
      </w:rPr>
    </w:lvl>
    <w:lvl w:ilvl="8" w:tplc="A4D4EF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10D66"/>
    <w:multiLevelType w:val="hybridMultilevel"/>
    <w:tmpl w:val="893889FE"/>
    <w:lvl w:ilvl="0" w:tplc="337A2AB2">
      <w:start w:val="1"/>
      <w:numFmt w:val="decimal"/>
      <w:lvlText w:val="16.%1"/>
      <w:lvlJc w:val="left"/>
      <w:pPr>
        <w:tabs>
          <w:tab w:val="num" w:pos="360"/>
        </w:tabs>
        <w:ind w:left="360" w:hanging="360"/>
      </w:pPr>
      <w:rPr>
        <w:rFonts w:hint="default"/>
      </w:rPr>
    </w:lvl>
    <w:lvl w:ilvl="1" w:tplc="55028E52" w:tentative="1">
      <w:start w:val="1"/>
      <w:numFmt w:val="lowerLetter"/>
      <w:lvlText w:val="%2."/>
      <w:lvlJc w:val="left"/>
      <w:pPr>
        <w:tabs>
          <w:tab w:val="num" w:pos="591"/>
        </w:tabs>
        <w:ind w:left="591" w:hanging="360"/>
      </w:pPr>
    </w:lvl>
    <w:lvl w:ilvl="2" w:tplc="637029F2" w:tentative="1">
      <w:start w:val="1"/>
      <w:numFmt w:val="lowerRoman"/>
      <w:lvlText w:val="%3."/>
      <w:lvlJc w:val="right"/>
      <w:pPr>
        <w:tabs>
          <w:tab w:val="num" w:pos="1311"/>
        </w:tabs>
        <w:ind w:left="1311" w:hanging="180"/>
      </w:pPr>
    </w:lvl>
    <w:lvl w:ilvl="3" w:tplc="78B88A5C" w:tentative="1">
      <w:start w:val="1"/>
      <w:numFmt w:val="decimal"/>
      <w:lvlText w:val="%4."/>
      <w:lvlJc w:val="left"/>
      <w:pPr>
        <w:tabs>
          <w:tab w:val="num" w:pos="2031"/>
        </w:tabs>
        <w:ind w:left="2031" w:hanging="360"/>
      </w:pPr>
    </w:lvl>
    <w:lvl w:ilvl="4" w:tplc="70A87946" w:tentative="1">
      <w:start w:val="1"/>
      <w:numFmt w:val="lowerLetter"/>
      <w:lvlText w:val="%5."/>
      <w:lvlJc w:val="left"/>
      <w:pPr>
        <w:tabs>
          <w:tab w:val="num" w:pos="2751"/>
        </w:tabs>
        <w:ind w:left="2751" w:hanging="360"/>
      </w:pPr>
    </w:lvl>
    <w:lvl w:ilvl="5" w:tplc="0ED67C6C" w:tentative="1">
      <w:start w:val="1"/>
      <w:numFmt w:val="lowerRoman"/>
      <w:lvlText w:val="%6."/>
      <w:lvlJc w:val="right"/>
      <w:pPr>
        <w:tabs>
          <w:tab w:val="num" w:pos="3471"/>
        </w:tabs>
        <w:ind w:left="3471" w:hanging="180"/>
      </w:pPr>
    </w:lvl>
    <w:lvl w:ilvl="6" w:tplc="DC10E162" w:tentative="1">
      <w:start w:val="1"/>
      <w:numFmt w:val="decimal"/>
      <w:lvlText w:val="%7."/>
      <w:lvlJc w:val="left"/>
      <w:pPr>
        <w:tabs>
          <w:tab w:val="num" w:pos="4191"/>
        </w:tabs>
        <w:ind w:left="4191" w:hanging="360"/>
      </w:pPr>
    </w:lvl>
    <w:lvl w:ilvl="7" w:tplc="E7FC412E" w:tentative="1">
      <w:start w:val="1"/>
      <w:numFmt w:val="lowerLetter"/>
      <w:lvlText w:val="%8."/>
      <w:lvlJc w:val="left"/>
      <w:pPr>
        <w:tabs>
          <w:tab w:val="num" w:pos="4911"/>
        </w:tabs>
        <w:ind w:left="4911" w:hanging="360"/>
      </w:pPr>
    </w:lvl>
    <w:lvl w:ilvl="8" w:tplc="106E8FF4" w:tentative="1">
      <w:start w:val="1"/>
      <w:numFmt w:val="lowerRoman"/>
      <w:lvlText w:val="%9."/>
      <w:lvlJc w:val="right"/>
      <w:pPr>
        <w:tabs>
          <w:tab w:val="num" w:pos="5631"/>
        </w:tabs>
        <w:ind w:left="5631" w:hanging="180"/>
      </w:pPr>
    </w:lvl>
  </w:abstractNum>
  <w:abstractNum w:abstractNumId="21" w15:restartNumberingAfterBreak="0">
    <w:nsid w:val="37C95ACA"/>
    <w:multiLevelType w:val="hybridMultilevel"/>
    <w:tmpl w:val="978A1B18"/>
    <w:lvl w:ilvl="0" w:tplc="EEAAB5CA">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BB4C0540" w:tentative="1">
      <w:start w:val="1"/>
      <w:numFmt w:val="bullet"/>
      <w:lvlText w:val="o"/>
      <w:lvlJc w:val="left"/>
      <w:pPr>
        <w:tabs>
          <w:tab w:val="num" w:pos="1440"/>
        </w:tabs>
        <w:ind w:left="1440" w:hanging="360"/>
      </w:pPr>
      <w:rPr>
        <w:rFonts w:ascii="Courier New" w:hAnsi="Courier New" w:cs="Courier New" w:hint="default"/>
      </w:rPr>
    </w:lvl>
    <w:lvl w:ilvl="2" w:tplc="C14638EE" w:tentative="1">
      <w:start w:val="1"/>
      <w:numFmt w:val="bullet"/>
      <w:lvlText w:val=""/>
      <w:lvlJc w:val="left"/>
      <w:pPr>
        <w:tabs>
          <w:tab w:val="num" w:pos="2160"/>
        </w:tabs>
        <w:ind w:left="2160" w:hanging="360"/>
      </w:pPr>
      <w:rPr>
        <w:rFonts w:ascii="Wingdings" w:hAnsi="Wingdings" w:hint="default"/>
      </w:rPr>
    </w:lvl>
    <w:lvl w:ilvl="3" w:tplc="771AB240" w:tentative="1">
      <w:start w:val="1"/>
      <w:numFmt w:val="bullet"/>
      <w:lvlText w:val=""/>
      <w:lvlJc w:val="left"/>
      <w:pPr>
        <w:tabs>
          <w:tab w:val="num" w:pos="2880"/>
        </w:tabs>
        <w:ind w:left="2880" w:hanging="360"/>
      </w:pPr>
      <w:rPr>
        <w:rFonts w:ascii="Symbol" w:hAnsi="Symbol" w:hint="default"/>
      </w:rPr>
    </w:lvl>
    <w:lvl w:ilvl="4" w:tplc="CA62A882" w:tentative="1">
      <w:start w:val="1"/>
      <w:numFmt w:val="bullet"/>
      <w:lvlText w:val="o"/>
      <w:lvlJc w:val="left"/>
      <w:pPr>
        <w:tabs>
          <w:tab w:val="num" w:pos="3600"/>
        </w:tabs>
        <w:ind w:left="3600" w:hanging="360"/>
      </w:pPr>
      <w:rPr>
        <w:rFonts w:ascii="Courier New" w:hAnsi="Courier New" w:cs="Courier New" w:hint="default"/>
      </w:rPr>
    </w:lvl>
    <w:lvl w:ilvl="5" w:tplc="272E5F6A" w:tentative="1">
      <w:start w:val="1"/>
      <w:numFmt w:val="bullet"/>
      <w:lvlText w:val=""/>
      <w:lvlJc w:val="left"/>
      <w:pPr>
        <w:tabs>
          <w:tab w:val="num" w:pos="4320"/>
        </w:tabs>
        <w:ind w:left="4320" w:hanging="360"/>
      </w:pPr>
      <w:rPr>
        <w:rFonts w:ascii="Wingdings" w:hAnsi="Wingdings" w:hint="default"/>
      </w:rPr>
    </w:lvl>
    <w:lvl w:ilvl="6" w:tplc="BD7E3504" w:tentative="1">
      <w:start w:val="1"/>
      <w:numFmt w:val="bullet"/>
      <w:lvlText w:val=""/>
      <w:lvlJc w:val="left"/>
      <w:pPr>
        <w:tabs>
          <w:tab w:val="num" w:pos="5040"/>
        </w:tabs>
        <w:ind w:left="5040" w:hanging="360"/>
      </w:pPr>
      <w:rPr>
        <w:rFonts w:ascii="Symbol" w:hAnsi="Symbol" w:hint="default"/>
      </w:rPr>
    </w:lvl>
    <w:lvl w:ilvl="7" w:tplc="48D23280" w:tentative="1">
      <w:start w:val="1"/>
      <w:numFmt w:val="bullet"/>
      <w:lvlText w:val="o"/>
      <w:lvlJc w:val="left"/>
      <w:pPr>
        <w:tabs>
          <w:tab w:val="num" w:pos="5760"/>
        </w:tabs>
        <w:ind w:left="5760" w:hanging="360"/>
      </w:pPr>
      <w:rPr>
        <w:rFonts w:ascii="Courier New" w:hAnsi="Courier New" w:cs="Courier New" w:hint="default"/>
      </w:rPr>
    </w:lvl>
    <w:lvl w:ilvl="8" w:tplc="DEF4E53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ED215A"/>
    <w:multiLevelType w:val="hybridMultilevel"/>
    <w:tmpl w:val="B4D87090"/>
    <w:lvl w:ilvl="0" w:tplc="27EE32A4">
      <w:numFmt w:val="bullet"/>
      <w:lvlText w:val="-"/>
      <w:lvlJc w:val="left"/>
      <w:pPr>
        <w:tabs>
          <w:tab w:val="num" w:pos="360"/>
        </w:tabs>
        <w:ind w:left="360" w:hanging="360"/>
      </w:pPr>
      <w:rPr>
        <w:rFonts w:ascii="Arial" w:eastAsia="Times New Roman" w:hAnsi="Arial" w:cs="Arial" w:hint="default"/>
      </w:rPr>
    </w:lvl>
    <w:lvl w:ilvl="1" w:tplc="20444E3E" w:tentative="1">
      <w:start w:val="1"/>
      <w:numFmt w:val="bullet"/>
      <w:lvlText w:val="o"/>
      <w:lvlJc w:val="left"/>
      <w:pPr>
        <w:tabs>
          <w:tab w:val="num" w:pos="1080"/>
        </w:tabs>
        <w:ind w:left="1080" w:hanging="360"/>
      </w:pPr>
      <w:rPr>
        <w:rFonts w:ascii="Courier New" w:hAnsi="Courier New" w:cs="Courier New" w:hint="default"/>
      </w:rPr>
    </w:lvl>
    <w:lvl w:ilvl="2" w:tplc="2CF88F8A" w:tentative="1">
      <w:start w:val="1"/>
      <w:numFmt w:val="bullet"/>
      <w:lvlText w:val=""/>
      <w:lvlJc w:val="left"/>
      <w:pPr>
        <w:tabs>
          <w:tab w:val="num" w:pos="1800"/>
        </w:tabs>
        <w:ind w:left="1800" w:hanging="360"/>
      </w:pPr>
      <w:rPr>
        <w:rFonts w:ascii="Wingdings" w:hAnsi="Wingdings" w:hint="default"/>
      </w:rPr>
    </w:lvl>
    <w:lvl w:ilvl="3" w:tplc="1AF0F390" w:tentative="1">
      <w:start w:val="1"/>
      <w:numFmt w:val="bullet"/>
      <w:lvlText w:val=""/>
      <w:lvlJc w:val="left"/>
      <w:pPr>
        <w:tabs>
          <w:tab w:val="num" w:pos="2520"/>
        </w:tabs>
        <w:ind w:left="2520" w:hanging="360"/>
      </w:pPr>
      <w:rPr>
        <w:rFonts w:ascii="Symbol" w:hAnsi="Symbol" w:hint="default"/>
      </w:rPr>
    </w:lvl>
    <w:lvl w:ilvl="4" w:tplc="6712BD14" w:tentative="1">
      <w:start w:val="1"/>
      <w:numFmt w:val="bullet"/>
      <w:lvlText w:val="o"/>
      <w:lvlJc w:val="left"/>
      <w:pPr>
        <w:tabs>
          <w:tab w:val="num" w:pos="3240"/>
        </w:tabs>
        <w:ind w:left="3240" w:hanging="360"/>
      </w:pPr>
      <w:rPr>
        <w:rFonts w:ascii="Courier New" w:hAnsi="Courier New" w:cs="Courier New" w:hint="default"/>
      </w:rPr>
    </w:lvl>
    <w:lvl w:ilvl="5" w:tplc="2F38C17C" w:tentative="1">
      <w:start w:val="1"/>
      <w:numFmt w:val="bullet"/>
      <w:lvlText w:val=""/>
      <w:lvlJc w:val="left"/>
      <w:pPr>
        <w:tabs>
          <w:tab w:val="num" w:pos="3960"/>
        </w:tabs>
        <w:ind w:left="3960" w:hanging="360"/>
      </w:pPr>
      <w:rPr>
        <w:rFonts w:ascii="Wingdings" w:hAnsi="Wingdings" w:hint="default"/>
      </w:rPr>
    </w:lvl>
    <w:lvl w:ilvl="6" w:tplc="31E81610" w:tentative="1">
      <w:start w:val="1"/>
      <w:numFmt w:val="bullet"/>
      <w:lvlText w:val=""/>
      <w:lvlJc w:val="left"/>
      <w:pPr>
        <w:tabs>
          <w:tab w:val="num" w:pos="4680"/>
        </w:tabs>
        <w:ind w:left="4680" w:hanging="360"/>
      </w:pPr>
      <w:rPr>
        <w:rFonts w:ascii="Symbol" w:hAnsi="Symbol" w:hint="default"/>
      </w:rPr>
    </w:lvl>
    <w:lvl w:ilvl="7" w:tplc="C7A467F0" w:tentative="1">
      <w:start w:val="1"/>
      <w:numFmt w:val="bullet"/>
      <w:lvlText w:val="o"/>
      <w:lvlJc w:val="left"/>
      <w:pPr>
        <w:tabs>
          <w:tab w:val="num" w:pos="5400"/>
        </w:tabs>
        <w:ind w:left="5400" w:hanging="360"/>
      </w:pPr>
      <w:rPr>
        <w:rFonts w:ascii="Courier New" w:hAnsi="Courier New" w:cs="Courier New" w:hint="default"/>
      </w:rPr>
    </w:lvl>
    <w:lvl w:ilvl="8" w:tplc="EDC421F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0D0FE6"/>
    <w:multiLevelType w:val="hybridMultilevel"/>
    <w:tmpl w:val="31B8E3E0"/>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B1B30"/>
    <w:multiLevelType w:val="multilevel"/>
    <w:tmpl w:val="90548960"/>
    <w:numStyleLink w:val="KBOBTitelListe"/>
  </w:abstractNum>
  <w:abstractNum w:abstractNumId="26"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3826E5"/>
    <w:multiLevelType w:val="hybridMultilevel"/>
    <w:tmpl w:val="D09A4854"/>
    <w:lvl w:ilvl="0" w:tplc="CFD25E5A">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5E9B3A9A"/>
    <w:multiLevelType w:val="hybridMultilevel"/>
    <w:tmpl w:val="102A645A"/>
    <w:lvl w:ilvl="0" w:tplc="6D9C91CE">
      <w:start w:val="1"/>
      <w:numFmt w:val="decimal"/>
      <w:lvlText w:val="%1."/>
      <w:lvlJc w:val="left"/>
      <w:pPr>
        <w:tabs>
          <w:tab w:val="num" w:pos="720"/>
        </w:tabs>
        <w:ind w:left="720" w:hanging="360"/>
      </w:pPr>
      <w:rPr>
        <w:rFonts w:hint="default"/>
      </w:rPr>
    </w:lvl>
    <w:lvl w:ilvl="1" w:tplc="2E12F62C" w:tentative="1">
      <w:start w:val="1"/>
      <w:numFmt w:val="lowerLetter"/>
      <w:lvlText w:val="%2."/>
      <w:lvlJc w:val="left"/>
      <w:pPr>
        <w:tabs>
          <w:tab w:val="num" w:pos="1440"/>
        </w:tabs>
        <w:ind w:left="1440" w:hanging="360"/>
      </w:pPr>
    </w:lvl>
    <w:lvl w:ilvl="2" w:tplc="A080F342" w:tentative="1">
      <w:start w:val="1"/>
      <w:numFmt w:val="lowerRoman"/>
      <w:lvlText w:val="%3."/>
      <w:lvlJc w:val="right"/>
      <w:pPr>
        <w:tabs>
          <w:tab w:val="num" w:pos="2160"/>
        </w:tabs>
        <w:ind w:left="2160" w:hanging="180"/>
      </w:pPr>
    </w:lvl>
    <w:lvl w:ilvl="3" w:tplc="BC967402" w:tentative="1">
      <w:start w:val="1"/>
      <w:numFmt w:val="decimal"/>
      <w:lvlText w:val="%4."/>
      <w:lvlJc w:val="left"/>
      <w:pPr>
        <w:tabs>
          <w:tab w:val="num" w:pos="2880"/>
        </w:tabs>
        <w:ind w:left="2880" w:hanging="360"/>
      </w:pPr>
    </w:lvl>
    <w:lvl w:ilvl="4" w:tplc="F1283C8E" w:tentative="1">
      <w:start w:val="1"/>
      <w:numFmt w:val="lowerLetter"/>
      <w:lvlText w:val="%5."/>
      <w:lvlJc w:val="left"/>
      <w:pPr>
        <w:tabs>
          <w:tab w:val="num" w:pos="3600"/>
        </w:tabs>
        <w:ind w:left="3600" w:hanging="360"/>
      </w:pPr>
    </w:lvl>
    <w:lvl w:ilvl="5" w:tplc="8B2446B4" w:tentative="1">
      <w:start w:val="1"/>
      <w:numFmt w:val="lowerRoman"/>
      <w:lvlText w:val="%6."/>
      <w:lvlJc w:val="right"/>
      <w:pPr>
        <w:tabs>
          <w:tab w:val="num" w:pos="4320"/>
        </w:tabs>
        <w:ind w:left="4320" w:hanging="180"/>
      </w:pPr>
    </w:lvl>
    <w:lvl w:ilvl="6" w:tplc="E81658F8" w:tentative="1">
      <w:start w:val="1"/>
      <w:numFmt w:val="decimal"/>
      <w:lvlText w:val="%7."/>
      <w:lvlJc w:val="left"/>
      <w:pPr>
        <w:tabs>
          <w:tab w:val="num" w:pos="5040"/>
        </w:tabs>
        <w:ind w:left="5040" w:hanging="360"/>
      </w:pPr>
    </w:lvl>
    <w:lvl w:ilvl="7" w:tplc="AC3CF0C2" w:tentative="1">
      <w:start w:val="1"/>
      <w:numFmt w:val="lowerLetter"/>
      <w:lvlText w:val="%8."/>
      <w:lvlJc w:val="left"/>
      <w:pPr>
        <w:tabs>
          <w:tab w:val="num" w:pos="5760"/>
        </w:tabs>
        <w:ind w:left="5760" w:hanging="360"/>
      </w:pPr>
    </w:lvl>
    <w:lvl w:ilvl="8" w:tplc="F5042E90" w:tentative="1">
      <w:start w:val="1"/>
      <w:numFmt w:val="lowerRoman"/>
      <w:lvlText w:val="%9."/>
      <w:lvlJc w:val="right"/>
      <w:pPr>
        <w:tabs>
          <w:tab w:val="num" w:pos="6480"/>
        </w:tabs>
        <w:ind w:left="6480" w:hanging="180"/>
      </w:pPr>
    </w:lvl>
  </w:abstractNum>
  <w:abstractNum w:abstractNumId="29" w15:restartNumberingAfterBreak="0">
    <w:nsid w:val="65343EFC"/>
    <w:multiLevelType w:val="multilevel"/>
    <w:tmpl w:val="90548960"/>
    <w:numStyleLink w:val="KBOBTitelListe"/>
  </w:abstractNum>
  <w:abstractNum w:abstractNumId="30"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364804"/>
    <w:multiLevelType w:val="hybridMultilevel"/>
    <w:tmpl w:val="00181A46"/>
    <w:lvl w:ilvl="0" w:tplc="F5C2A5C2">
      <w:start w:val="1"/>
      <w:numFmt w:val="bullet"/>
      <w:lvlText w:val=""/>
      <w:lvlJc w:val="left"/>
      <w:pPr>
        <w:ind w:left="794" w:hanging="360"/>
      </w:pPr>
      <w:rPr>
        <w:rFonts w:ascii="Symbol" w:hAnsi="Symbol" w:hint="default"/>
      </w:rPr>
    </w:lvl>
    <w:lvl w:ilvl="1" w:tplc="08070003" w:tentative="1">
      <w:start w:val="1"/>
      <w:numFmt w:val="bullet"/>
      <w:lvlText w:val="o"/>
      <w:lvlJc w:val="left"/>
      <w:pPr>
        <w:ind w:left="1514" w:hanging="360"/>
      </w:pPr>
      <w:rPr>
        <w:rFonts w:ascii="Courier New" w:hAnsi="Courier New" w:cs="Courier New" w:hint="default"/>
      </w:rPr>
    </w:lvl>
    <w:lvl w:ilvl="2" w:tplc="08070005" w:tentative="1">
      <w:start w:val="1"/>
      <w:numFmt w:val="bullet"/>
      <w:lvlText w:val=""/>
      <w:lvlJc w:val="left"/>
      <w:pPr>
        <w:ind w:left="2234" w:hanging="360"/>
      </w:pPr>
      <w:rPr>
        <w:rFonts w:ascii="Wingdings" w:hAnsi="Wingdings" w:hint="default"/>
      </w:rPr>
    </w:lvl>
    <w:lvl w:ilvl="3" w:tplc="08070001" w:tentative="1">
      <w:start w:val="1"/>
      <w:numFmt w:val="bullet"/>
      <w:lvlText w:val=""/>
      <w:lvlJc w:val="left"/>
      <w:pPr>
        <w:ind w:left="2954" w:hanging="360"/>
      </w:pPr>
      <w:rPr>
        <w:rFonts w:ascii="Symbol" w:hAnsi="Symbol" w:hint="default"/>
      </w:rPr>
    </w:lvl>
    <w:lvl w:ilvl="4" w:tplc="08070003" w:tentative="1">
      <w:start w:val="1"/>
      <w:numFmt w:val="bullet"/>
      <w:lvlText w:val="o"/>
      <w:lvlJc w:val="left"/>
      <w:pPr>
        <w:ind w:left="3674" w:hanging="360"/>
      </w:pPr>
      <w:rPr>
        <w:rFonts w:ascii="Courier New" w:hAnsi="Courier New" w:cs="Courier New" w:hint="default"/>
      </w:rPr>
    </w:lvl>
    <w:lvl w:ilvl="5" w:tplc="08070005" w:tentative="1">
      <w:start w:val="1"/>
      <w:numFmt w:val="bullet"/>
      <w:lvlText w:val=""/>
      <w:lvlJc w:val="left"/>
      <w:pPr>
        <w:ind w:left="4394" w:hanging="360"/>
      </w:pPr>
      <w:rPr>
        <w:rFonts w:ascii="Wingdings" w:hAnsi="Wingdings" w:hint="default"/>
      </w:rPr>
    </w:lvl>
    <w:lvl w:ilvl="6" w:tplc="08070001" w:tentative="1">
      <w:start w:val="1"/>
      <w:numFmt w:val="bullet"/>
      <w:lvlText w:val=""/>
      <w:lvlJc w:val="left"/>
      <w:pPr>
        <w:ind w:left="5114" w:hanging="360"/>
      </w:pPr>
      <w:rPr>
        <w:rFonts w:ascii="Symbol" w:hAnsi="Symbol" w:hint="default"/>
      </w:rPr>
    </w:lvl>
    <w:lvl w:ilvl="7" w:tplc="08070003" w:tentative="1">
      <w:start w:val="1"/>
      <w:numFmt w:val="bullet"/>
      <w:lvlText w:val="o"/>
      <w:lvlJc w:val="left"/>
      <w:pPr>
        <w:ind w:left="5834" w:hanging="360"/>
      </w:pPr>
      <w:rPr>
        <w:rFonts w:ascii="Courier New" w:hAnsi="Courier New" w:cs="Courier New" w:hint="default"/>
      </w:rPr>
    </w:lvl>
    <w:lvl w:ilvl="8" w:tplc="08070005" w:tentative="1">
      <w:start w:val="1"/>
      <w:numFmt w:val="bullet"/>
      <w:lvlText w:val=""/>
      <w:lvlJc w:val="left"/>
      <w:pPr>
        <w:ind w:left="6554" w:hanging="360"/>
      </w:pPr>
      <w:rPr>
        <w:rFonts w:ascii="Wingdings" w:hAnsi="Wingdings" w:hint="default"/>
      </w:rPr>
    </w:lvl>
  </w:abstractNum>
  <w:abstractNum w:abstractNumId="32"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9"/>
  </w:num>
  <w:num w:numId="3">
    <w:abstractNumId w:val="30"/>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7"/>
  </w:num>
  <w:num w:numId="19">
    <w:abstractNumId w:val="22"/>
  </w:num>
  <w:num w:numId="20">
    <w:abstractNumId w:val="10"/>
  </w:num>
  <w:num w:numId="21">
    <w:abstractNumId w:val="26"/>
  </w:num>
  <w:num w:numId="22">
    <w:abstractNumId w:val="13"/>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2"/>
  </w:num>
  <w:num w:numId="26">
    <w:abstractNumId w:val="13"/>
  </w:num>
  <w:num w:numId="27">
    <w:abstractNumId w:val="16"/>
  </w:num>
  <w:num w:numId="28">
    <w:abstractNumId w:val="14"/>
  </w:num>
  <w:num w:numId="29">
    <w:abstractNumId w:val="12"/>
  </w:num>
  <w:num w:numId="30">
    <w:abstractNumId w:val="1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1"/>
  </w:num>
  <w:num w:numId="34">
    <w:abstractNumId w:val="31"/>
  </w:num>
  <w:num w:numId="35">
    <w:abstractNumId w:val="27"/>
  </w:num>
  <w:num w:numId="36">
    <w:abstractNumId w:val="23"/>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F75F45"/>
    <w:rsid w:val="000D228E"/>
    <w:rsid w:val="001742DA"/>
    <w:rsid w:val="002B5E76"/>
    <w:rsid w:val="00335811"/>
    <w:rsid w:val="00383F7F"/>
    <w:rsid w:val="004F097B"/>
    <w:rsid w:val="005356AB"/>
    <w:rsid w:val="005C1401"/>
    <w:rsid w:val="00670143"/>
    <w:rsid w:val="00700D74"/>
    <w:rsid w:val="00736CD0"/>
    <w:rsid w:val="00764492"/>
    <w:rsid w:val="008021CE"/>
    <w:rsid w:val="00933295"/>
    <w:rsid w:val="009A005A"/>
    <w:rsid w:val="00A35965"/>
    <w:rsid w:val="00CF3BDF"/>
    <w:rsid w:val="00D87434"/>
    <w:rsid w:val="00F34850"/>
    <w:rsid w:val="00F75F4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76BB0"/>
  <w15:docId w15:val="{4037E0FA-018D-4368-8727-7A11F205E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736CD0"/>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73BB3-0962-4D57-A95D-D6F4B0B3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CDBundASTRA.dot</Template>
  <TotalTime>0</TotalTime>
  <Pages>34</Pages>
  <Words>2881</Words>
  <Characters>18155</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Raphael WERLEN (Helbling Beratung + Bauplanung)</cp:lastModifiedBy>
  <cp:revision>13</cp:revision>
  <cp:lastPrinted>2010-12-01T15:55:00Z</cp:lastPrinted>
  <dcterms:created xsi:type="dcterms:W3CDTF">2021-09-24T09:00:00Z</dcterms:created>
  <dcterms:modified xsi:type="dcterms:W3CDTF">2021-09-27T13:57:00Z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